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9F7F6" w14:textId="77777777" w:rsidR="00945CC5" w:rsidRPr="007901E8" w:rsidRDefault="007901E8" w:rsidP="00E414DE">
      <w:pPr>
        <w:pStyle w:val="Heading1"/>
        <w:rPr>
          <w:rFonts w:eastAsia="Calibri"/>
        </w:rPr>
      </w:pP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57C8819" wp14:editId="357DE101">
                <wp:simplePos x="0" y="0"/>
                <wp:positionH relativeFrom="column">
                  <wp:posOffset>5600700</wp:posOffset>
                </wp:positionH>
                <wp:positionV relativeFrom="paragraph">
                  <wp:posOffset>93345</wp:posOffset>
                </wp:positionV>
                <wp:extent cx="1657350" cy="358140"/>
                <wp:effectExtent l="0" t="0" r="0" b="3810"/>
                <wp:wrapThrough wrapText="bothSides">
                  <wp:wrapPolygon edited="0">
                    <wp:start x="745" y="0"/>
                    <wp:lineTo x="745" y="20681"/>
                    <wp:lineTo x="20607" y="20681"/>
                    <wp:lineTo x="20607" y="0"/>
                    <wp:lineTo x="745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58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D133E0" w14:textId="77777777" w:rsidR="007901E8" w:rsidRDefault="007901E8" w:rsidP="007901E8">
                            <w:pPr>
                              <w:pStyle w:val="Pa4"/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vantGarde-Book" w:hAnsi="AvantGarde-Book" w:cs="AvantGarde-Book"/>
                                <w:color w:val="008A00"/>
                                <w:sz w:val="28"/>
                                <w:szCs w:val="28"/>
                              </w:rPr>
                              <w:t>ESA Tracking #:</w:t>
                            </w:r>
                          </w:p>
                          <w:p w14:paraId="6BC0137B" w14:textId="77777777" w:rsidR="007901E8" w:rsidRDefault="007901E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7C88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1pt;margin-top:7.35pt;width:130.5pt;height:28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" filled="f" stroked="f">
                <v:textbox>
                  <w:txbxContent>
                    <w:p w14:paraId="63D133E0" w14:textId="77777777" w:rsidR="007901E8" w:rsidRDefault="007901E8" w:rsidP="007901E8">
                      <w:pPr>
                        <w:pStyle w:val="Pa4"/>
                        <w:rPr>
                          <w:sz w:val="40"/>
                          <w:szCs w:val="40"/>
                        </w:rPr>
                      </w:pPr>
                      <w:r>
                        <w:rPr>
                          <w:rFonts w:ascii="AvantGarde-Book" w:hAnsi="AvantGarde-Book" w:cs="AvantGarde-Book"/>
                          <w:color w:val="008A00"/>
                          <w:sz w:val="28"/>
                          <w:szCs w:val="28"/>
                        </w:rPr>
                        <w:t>ESA Tracking #:</w:t>
                      </w:r>
                    </w:p>
                    <w:p w14:paraId="6BC0137B" w14:textId="77777777" w:rsidR="007901E8" w:rsidRDefault="007901E8"/>
                  </w:txbxContent>
                </v:textbox>
                <w10:wrap type="through"/>
              </v:shape>
            </w:pict>
          </mc:Fallback>
        </mc:AlternateContent>
      </w:r>
      <w:r w:rsidRPr="007901E8">
        <w:rPr>
          <w:rFonts w:eastAsia="Calibri"/>
        </w:rPr>
        <w:t>Section 1 – Species Specific Information for OES Files</w:t>
      </w:r>
    </w:p>
    <w:p w14:paraId="406A8A2F" w14:textId="77777777" w:rsidR="00863ABD" w:rsidRDefault="001F5C7E" w:rsidP="00863ABD">
      <w:pPr>
        <w:pStyle w:val="Heading2"/>
        <w:ind w:left="540" w:hanging="540"/>
        <w:jc w:val="both"/>
      </w:pPr>
      <w:r>
        <w:rPr>
          <w:b/>
          <w:u w:val="single"/>
        </w:rPr>
        <w:t>Species &amp; Location Information</w:t>
      </w:r>
      <w:r>
        <w:rPr>
          <w:b/>
        </w:rPr>
        <w:t xml:space="preserve">: </w:t>
      </w:r>
      <w:r>
        <w:t xml:space="preserve">Confidential, unavailable for open records requests. Section 1 is for OES, GDOT offices, and District(s) files only and will be omitted when transmitted to Contractors. Replace with redacted notification page.  </w:t>
      </w:r>
    </w:p>
    <w:p w14:paraId="5244039E" w14:textId="77777777" w:rsidR="00863ABD" w:rsidRPr="00863ABD" w:rsidRDefault="00863ABD" w:rsidP="00AD2C5B">
      <w:pPr>
        <w:autoSpaceDE w:val="0"/>
        <w:autoSpaceDN w:val="0"/>
        <w:adjustRightInd w:val="0"/>
        <w:spacing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</w:pPr>
      <w:r w:rsidRPr="00863ABD">
        <w:rPr>
          <w:rStyle w:val="Heading3Char"/>
          <w:color w:val="auto"/>
          <w:u w:val="single"/>
        </w:rPr>
        <w:t>Scientific Name(s):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</w:t>
      </w:r>
      <w:bookmarkStart w:id="0" w:name="_Hlk84497127"/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-485930236"/>
          <w:placeholder>
            <w:docPart w:val="4D9460EF7F584BBB9F67F7B641BBFFCE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 text.</w:t>
          </w:r>
        </w:sdtContent>
      </w:sdt>
      <w:bookmarkEnd w:id="0"/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</w:p>
    <w:p w14:paraId="164B965F" w14:textId="77777777" w:rsidR="00863ABD" w:rsidRPr="00863ABD" w:rsidRDefault="00863ABD" w:rsidP="00863ABD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</w:pPr>
      <w:r w:rsidRPr="00863ABD">
        <w:rPr>
          <w:rStyle w:val="Heading3Char"/>
          <w:color w:val="auto"/>
          <w:u w:val="single"/>
        </w:rPr>
        <w:t>Common Name(s):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947729217"/>
          <w:placeholder>
            <w:docPart w:val="22D0BC69C63F4E598BA8CD6C1215F9EE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 text.</w:t>
          </w:r>
        </w:sdtContent>
      </w:sdt>
    </w:p>
    <w:p w14:paraId="6CD48969" w14:textId="77777777" w:rsidR="00863ABD" w:rsidRPr="00863ABD" w:rsidRDefault="00863ABD" w:rsidP="00863ABD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r w:rsidRPr="00863ABD">
        <w:rPr>
          <w:rStyle w:val="Heading3Char"/>
          <w:color w:val="auto"/>
          <w:u w:val="single"/>
        </w:rPr>
        <w:t>County(ies):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1279685066"/>
          <w:placeholder>
            <w:docPart w:val="C89C028D419143289FA60A8AA3BF89DF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 text.</w:t>
          </w:r>
        </w:sdtContent>
      </w:sdt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  <w:t xml:space="preserve">    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  <w:u w:val="single"/>
        </w:rPr>
        <w:t>GDOT District(s):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1854764705"/>
          <w:placeholder>
            <w:docPart w:val="BFA44B153B5A4ADF9E1682D143690A19"/>
          </w:placeholder>
          <w:showingPlcHdr/>
        </w:sdtPr>
        <w:sdtEndPr/>
        <w:sdtContent>
          <w:r w:rsidRPr="00863ABD">
            <w:rPr>
              <w:rFonts w:ascii="HelveticaNeueLT Com 55 Roman" w:eastAsia="Calibri" w:hAnsi="HelveticaNeueLT Com 55 Roman" w:cs="HelveticaNeue-LightCond"/>
              <w:noProof w:val="0"/>
              <w:color w:val="808080"/>
              <w:u w:val="single"/>
            </w:rPr>
            <w:t>District #</w:t>
          </w:r>
        </w:sdtContent>
      </w:sdt>
    </w:p>
    <w:p w14:paraId="30A86540" w14:textId="77777777" w:rsidR="00863ABD" w:rsidRPr="00863ABD" w:rsidRDefault="00863ABD" w:rsidP="00863ABD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r w:rsidRPr="00863ABD">
        <w:rPr>
          <w:rStyle w:val="Heading3Char"/>
          <w:color w:val="auto"/>
          <w:u w:val="single"/>
        </w:rPr>
        <w:t>PI #(s):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  <w:u w:val="single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-2018217983"/>
          <w:placeholder>
            <w:docPart w:val="0B3CBD62DA0B46F884A5560629217CCB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or tap here to enter text.</w:t>
          </w:r>
        </w:sdtContent>
      </w:sdt>
    </w:p>
    <w:p w14:paraId="47411580" w14:textId="77777777" w:rsidR="00863ABD" w:rsidRPr="009D208B" w:rsidRDefault="00863ABD" w:rsidP="00AD2C5B">
      <w:pPr>
        <w:pStyle w:val="Heading3"/>
        <w:spacing w:before="0"/>
        <w:rPr>
          <w:rFonts w:eastAsia="Calibri"/>
          <w:color w:val="auto"/>
          <w:u w:val="single"/>
        </w:rPr>
      </w:pPr>
      <w:r w:rsidRPr="009D208B">
        <w:rPr>
          <w:rFonts w:eastAsia="Calibri"/>
          <w:color w:val="auto"/>
          <w:u w:val="single"/>
        </w:rPr>
        <w:t>Road Name (including road direction/location in reference to road):</w:t>
      </w:r>
    </w:p>
    <w:sdt>
      <w:sdtPr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id w:val="-1169330161"/>
        <w:placeholder>
          <w:docPart w:val="8C8268B96EEB4C749A9B646D6EFC33AA"/>
        </w:placeholder>
        <w:showingPlcHdr/>
      </w:sdtPr>
      <w:sdtEndPr/>
      <w:sdtContent>
        <w:p w14:paraId="26E2B3C2" w14:textId="77777777" w:rsidR="00863ABD" w:rsidRPr="00863ABD" w:rsidRDefault="00863ABD" w:rsidP="00863ABD">
          <w:pPr>
            <w:autoSpaceDE w:val="0"/>
            <w:autoSpaceDN w:val="0"/>
            <w:adjustRightInd w:val="0"/>
            <w:spacing w:before="0" w:after="0" w:line="240" w:lineRule="auto"/>
            <w:ind w:left="630" w:hanging="630"/>
            <w:rPr>
              <w:rFonts w:ascii="HelveticaNeueLT Com 55 Roman" w:eastAsia="Calibri" w:hAnsi="HelveticaNeueLT Com 55 Roman" w:cs="HelveticaNeue-LightCond"/>
              <w:noProof w:val="0"/>
              <w:color w:val="262626"/>
              <w:sz w:val="24"/>
              <w:szCs w:val="24"/>
            </w:rPr>
          </w:pPr>
          <w:r w:rsidRPr="00863ABD">
            <w:rPr>
              <w:rFonts w:ascii="Calibri" w:eastAsia="Calibri" w:hAnsi="Calibri" w:cs="Arial"/>
              <w:i/>
              <w:iCs/>
              <w:noProof w:val="0"/>
              <w:color w:val="808080"/>
              <w:sz w:val="24"/>
              <w:szCs w:val="24"/>
            </w:rPr>
            <w:t>e.g. EO location is on I-95 southbound, 10 ft. off of road down shoulder slope, ESA management zone extends from EOP to ROW</w:t>
          </w:r>
        </w:p>
      </w:sdtContent>
    </w:sdt>
    <w:p w14:paraId="6216CE4D" w14:textId="77777777" w:rsidR="00AD2C5B" w:rsidRDefault="00AD2C5B" w:rsidP="00863ABD">
      <w:pPr>
        <w:autoSpaceDE w:val="0"/>
        <w:autoSpaceDN w:val="0"/>
        <w:adjustRightInd w:val="0"/>
        <w:spacing w:before="0" w:after="0" w:line="240" w:lineRule="auto"/>
        <w:ind w:left="630" w:hanging="630"/>
        <w:rPr>
          <w:rStyle w:val="Heading3Char"/>
          <w:color w:val="auto"/>
          <w:u w:val="single"/>
        </w:rPr>
      </w:pPr>
    </w:p>
    <w:p w14:paraId="1FF53BFD" w14:textId="77777777" w:rsidR="00863ABD" w:rsidRPr="00863ABD" w:rsidRDefault="00863ABD" w:rsidP="00863ABD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r w:rsidRPr="00863ABD">
        <w:rPr>
          <w:rStyle w:val="Heading3Char"/>
          <w:color w:val="auto"/>
          <w:u w:val="single"/>
        </w:rPr>
        <w:t>Mile Post Start: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135614791"/>
          <w:placeholder>
            <w:docPart w:val="BCB1328985A24BDAAB1E1E1FC30478E5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</w:t>
          </w:r>
        </w:sdtContent>
      </w:sdt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 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Style w:val="Heading3Char"/>
          <w:color w:val="auto"/>
          <w:u w:val="single"/>
        </w:rPr>
        <w:t>Mile Post End: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767732464"/>
          <w:placeholder>
            <w:docPart w:val="F467B1558A0047C48A33FD1BA5579021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</w:t>
          </w:r>
        </w:sdtContent>
      </w:sdt>
    </w:p>
    <w:p w14:paraId="1E0B0E7C" w14:textId="77777777" w:rsidR="00863ABD" w:rsidRPr="00863ABD" w:rsidRDefault="00863ABD" w:rsidP="00863ABD">
      <w:pPr>
        <w:autoSpaceDE w:val="0"/>
        <w:autoSpaceDN w:val="0"/>
        <w:adjustRightInd w:val="0"/>
        <w:spacing w:before="0" w:after="0" w:line="240" w:lineRule="auto"/>
        <w:ind w:left="630" w:hanging="630"/>
        <w:rPr>
          <w:rStyle w:val="Heading3Char"/>
        </w:rPr>
      </w:pPr>
      <w:r w:rsidRPr="00863ABD">
        <w:rPr>
          <w:rStyle w:val="Heading3Char"/>
          <w:color w:val="auto"/>
          <w:u w:val="single"/>
        </w:rPr>
        <w:t>Coordinates Start: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  <w:t xml:space="preserve">     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Style w:val="Heading3Char"/>
          <w:color w:val="auto"/>
          <w:u w:val="single"/>
        </w:rPr>
        <w:t>Coordinates End:</w:t>
      </w:r>
      <w:r w:rsidRPr="00863ABD">
        <w:rPr>
          <w:rStyle w:val="Heading3Char"/>
          <w:color w:val="auto"/>
        </w:rPr>
        <w:t xml:space="preserve"> </w:t>
      </w:r>
    </w:p>
    <w:p w14:paraId="29378004" w14:textId="77777777" w:rsidR="00863ABD" w:rsidRPr="00863ABD" w:rsidRDefault="004C632A" w:rsidP="00863ABD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</w:pP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438650409"/>
          <w:placeholder>
            <w:docPart w:val="7F4E20C400044A958FBA746D8D35370E"/>
          </w:placeholder>
          <w:showingPlcHdr/>
        </w:sdtPr>
        <w:sdtEndPr/>
        <w:sdtContent>
          <w:r w:rsidR="00863ABD"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latitude/longitude</w:t>
          </w:r>
        </w:sdtContent>
      </w:sdt>
      <w:r w:rsidR="00863ABD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  </w:t>
      </w:r>
      <w:r w:rsidR="00863ABD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863ABD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863ABD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863ABD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863ABD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9881040"/>
          <w:placeholder>
            <w:docPart w:val="5A8D15AFC6994E04B56DD4056F3EC2D9"/>
          </w:placeholder>
          <w:showingPlcHdr/>
        </w:sdtPr>
        <w:sdtEndPr/>
        <w:sdtContent>
          <w:r w:rsidR="00863ABD"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latitude/longitude</w:t>
          </w:r>
        </w:sdtContent>
      </w:sdt>
    </w:p>
    <w:p w14:paraId="5136F28B" w14:textId="77777777" w:rsidR="00863ABD" w:rsidRPr="009D208B" w:rsidRDefault="00863ABD" w:rsidP="00863ABD">
      <w:pPr>
        <w:pStyle w:val="Heading3"/>
        <w:spacing w:before="0"/>
        <w:rPr>
          <w:color w:val="auto"/>
          <w:u w:val="single"/>
        </w:rPr>
      </w:pPr>
      <w:r w:rsidRPr="009D208B">
        <w:rPr>
          <w:color w:val="auto"/>
          <w:u w:val="single"/>
        </w:rPr>
        <w:t>Utility Lines in ROW:</w:t>
      </w:r>
    </w:p>
    <w:sdt>
      <w:sdtPr>
        <w:rPr>
          <w:rFonts w:ascii="HelveticaNeueLT Com 55 Roman" w:eastAsia="Calibri" w:hAnsi="HelveticaNeueLT Com 55 Roman" w:cs="HelveticaNeue-LightCond"/>
          <w:b/>
          <w:bCs/>
          <w:noProof w:val="0"/>
          <w:color w:val="262626"/>
          <w:sz w:val="24"/>
          <w:szCs w:val="24"/>
          <w:u w:val="single"/>
        </w:rPr>
        <w:id w:val="-1915004501"/>
        <w:placeholder>
          <w:docPart w:val="D26A6D736C014DBD9DD701B2684B6DB2"/>
        </w:placeholder>
        <w:showingPlcHdr/>
      </w:sdtPr>
      <w:sdtEndPr/>
      <w:sdtContent>
        <w:p w14:paraId="44039736" w14:textId="77777777" w:rsidR="00863ABD" w:rsidRPr="00863ABD" w:rsidRDefault="00863ABD" w:rsidP="00863ABD">
          <w:pPr>
            <w:autoSpaceDE w:val="0"/>
            <w:autoSpaceDN w:val="0"/>
            <w:adjustRightInd w:val="0"/>
            <w:spacing w:before="0" w:after="0" w:line="240" w:lineRule="auto"/>
            <w:ind w:left="630" w:hanging="630"/>
            <w:rPr>
              <w:rFonts w:ascii="HelveticaNeueLT Com 55 Roman" w:eastAsia="Calibri" w:hAnsi="HelveticaNeueLT Com 55 Roman" w:cs="HelveticaNeue-LightCond"/>
              <w:b/>
              <w:bCs/>
              <w:noProof w:val="0"/>
              <w:color w:val="262626"/>
              <w:sz w:val="24"/>
              <w:szCs w:val="24"/>
              <w:u w:val="single"/>
            </w:rPr>
          </w:pPr>
          <w:r w:rsidRPr="00863ABD">
            <w:rPr>
              <w:rFonts w:ascii="HelveticaNeueLT Com 55 Roman" w:eastAsia="Calibri" w:hAnsi="HelveticaNeueLT Com 55 Roman" w:cs="HelveticaNeue-LightCond"/>
              <w:noProof w:val="0"/>
              <w:color w:val="808080"/>
            </w:rPr>
            <w:t>N/A or utility type and company name (if available)</w:t>
          </w:r>
        </w:p>
      </w:sdtContent>
    </w:sdt>
    <w:p w14:paraId="58CCCEDA" w14:textId="77777777" w:rsidR="009D208B" w:rsidRPr="009D208B" w:rsidRDefault="009D208B" w:rsidP="009D208B">
      <w:pPr>
        <w:pStyle w:val="Heading2"/>
        <w:rPr>
          <w:b/>
          <w:bCs/>
          <w:noProof w:val="0"/>
          <w:u w:val="single"/>
        </w:rPr>
      </w:pPr>
      <w:r w:rsidRPr="009D208B">
        <w:rPr>
          <w:b/>
          <w:bCs/>
          <w:u w:val="single"/>
        </w:rPr>
        <w:t>Management Commitments (as determined through coordination with agencies)</w:t>
      </w:r>
    </w:p>
    <w:p w14:paraId="4428720A" w14:textId="77777777" w:rsidR="009D208B" w:rsidRPr="009D208B" w:rsidRDefault="009D208B" w:rsidP="009D208B">
      <w:pPr>
        <w:pStyle w:val="Heading3"/>
        <w:rPr>
          <w:color w:val="auto"/>
          <w:u w:val="single"/>
        </w:rPr>
      </w:pPr>
      <w:r w:rsidRPr="009D208B">
        <w:rPr>
          <w:color w:val="auto"/>
          <w:u w:val="single"/>
        </w:rPr>
        <w:t>ESA Management Zone Details:</w:t>
      </w:r>
    </w:p>
    <w:p w14:paraId="5EABB23D" w14:textId="77777777" w:rsidR="009D208B" w:rsidRPr="009D208B" w:rsidRDefault="004C632A" w:rsidP="009D208B">
      <w:pPr>
        <w:tabs>
          <w:tab w:val="left" w:pos="6530"/>
        </w:tabs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567088774"/>
          <w:placeholder>
            <w:docPart w:val="D5C3584DDAFB4F61ACBB42C557479B59"/>
          </w:placeholder>
          <w:showingPlcHdr/>
        </w:sdtPr>
        <w:sdtEndPr/>
        <w:sdtContent>
          <w:r w:rsidR="009D208B" w:rsidRPr="009D208B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eg. 25 ft, 100 ft, etc. all around known EO location(s)</w:t>
          </w:r>
        </w:sdtContent>
      </w:sdt>
    </w:p>
    <w:p w14:paraId="7BE1A85F" w14:textId="77777777" w:rsidR="009D208B" w:rsidRPr="009D208B" w:rsidRDefault="009D208B" w:rsidP="009D208B">
      <w:pPr>
        <w:tabs>
          <w:tab w:val="left" w:pos="6530"/>
        </w:tabs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r w:rsidRPr="009D208B">
        <w:rPr>
          <w:rStyle w:val="Heading3Char"/>
          <w:color w:val="auto"/>
          <w:u w:val="single"/>
        </w:rPr>
        <w:t>ESA Sign</w:t>
      </w:r>
      <w:r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>: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182096486"/>
          <w:placeholder>
            <w:docPart w:val="B8BF002CFF274102848191A213462C57"/>
          </w:placeholder>
          <w:showingPlcHdr/>
          <w:dropDownList>
            <w:listItem w:value="Choose an item."/>
            <w:listItem w:displayText="Yes" w:value="Yes"/>
            <w:listItem w:displayText="No" w:value="No"/>
          </w:dropDownList>
        </w:sdtPr>
        <w:sdtEndPr/>
        <w:sdtContent>
          <w:r w:rsidRPr="009D208B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Choose an item.</w:t>
          </w:r>
        </w:sdtContent>
      </w:sdt>
    </w:p>
    <w:p w14:paraId="1B053907" w14:textId="77777777" w:rsidR="009D208B" w:rsidRPr="009D208B" w:rsidRDefault="009D208B" w:rsidP="009D208B">
      <w:pPr>
        <w:pStyle w:val="Heading3"/>
        <w:spacing w:before="0"/>
        <w:rPr>
          <w:rFonts w:eastAsia="Calibri"/>
          <w:u w:val="single"/>
        </w:rPr>
      </w:pPr>
      <w:r w:rsidRPr="009D208B">
        <w:rPr>
          <w:rFonts w:eastAsia="Calibri"/>
          <w:color w:val="auto"/>
          <w:u w:val="single"/>
        </w:rPr>
        <w:t>ESA Signs Locations:</w:t>
      </w:r>
      <w:r w:rsidRPr="009D208B">
        <w:rPr>
          <w:rFonts w:eastAsia="Calibri"/>
          <w:u w:val="single"/>
        </w:rPr>
        <w:t xml:space="preserve"> </w:t>
      </w:r>
    </w:p>
    <w:sdt>
      <w:sdtPr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  <w:id w:val="-872073414"/>
        <w:placeholder>
          <w:docPart w:val="1B8E7BE6EFBB44B396CA05295E6D70B3"/>
        </w:placeholder>
        <w:showingPlcHdr/>
      </w:sdtPr>
      <w:sdtEndPr/>
      <w:sdtContent>
        <w:p w14:paraId="32698667" w14:textId="77777777" w:rsidR="009D208B" w:rsidRPr="009D208B" w:rsidRDefault="009D208B" w:rsidP="009D208B">
          <w:pPr>
            <w:autoSpaceDE w:val="0"/>
            <w:autoSpaceDN w:val="0"/>
            <w:adjustRightInd w:val="0"/>
            <w:spacing w:before="0" w:after="0" w:line="240" w:lineRule="auto"/>
            <w:ind w:left="630" w:hanging="630"/>
            <w:rPr>
              <w:rFonts w:ascii="HelveticaNeueLT Com 55 Roman" w:eastAsia="Calibri" w:hAnsi="HelveticaNeueLT Com 55 Roman" w:cs="HelveticaNeue-LightCond"/>
              <w:noProof w:val="0"/>
              <w:color w:val="262626"/>
              <w:sz w:val="24"/>
              <w:szCs w:val="24"/>
              <w:u w:val="single"/>
            </w:rPr>
          </w:pPr>
          <w:r w:rsidRPr="009D208B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Coordinates and (if available) mile posts, or N/A</w:t>
          </w:r>
        </w:p>
      </w:sdtContent>
    </w:sdt>
    <w:p w14:paraId="1555F47D" w14:textId="77777777" w:rsidR="009D208B" w:rsidRPr="009D208B" w:rsidRDefault="009D208B" w:rsidP="009D208B">
      <w:pPr>
        <w:pStyle w:val="Heading3"/>
        <w:spacing w:before="0"/>
        <w:rPr>
          <w:rFonts w:eastAsia="Calibri"/>
          <w:color w:val="auto"/>
          <w:u w:val="single"/>
        </w:rPr>
      </w:pPr>
      <w:r w:rsidRPr="009D208B">
        <w:rPr>
          <w:rFonts w:eastAsia="Calibri"/>
          <w:color w:val="auto"/>
          <w:u w:val="single"/>
        </w:rPr>
        <w:t>Notes:</w:t>
      </w:r>
    </w:p>
    <w:p w14:paraId="1D911570" w14:textId="77777777" w:rsidR="009D208B" w:rsidRPr="009D208B" w:rsidRDefault="004C632A" w:rsidP="009D208B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041020374"/>
          <w:placeholder>
            <w:docPart w:val="636B17F5089646F1AE25CE46606433A4"/>
          </w:placeholder>
          <w:showingPlcHdr/>
        </w:sdtPr>
        <w:sdtEndPr/>
        <w:sdtContent>
          <w:r w:rsidR="009D208B" w:rsidRPr="009D208B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 text.</w:t>
          </w:r>
        </w:sdtContent>
      </w:sdt>
    </w:p>
    <w:p w14:paraId="61F01BBD" w14:textId="77777777" w:rsidR="00B12499" w:rsidRDefault="00B12499" w:rsidP="00E414DE">
      <w:pPr>
        <w:pStyle w:val="Heading1"/>
      </w:pPr>
      <w:r>
        <w:br w:type="page"/>
      </w:r>
    </w:p>
    <w:p w14:paraId="7360C127" w14:textId="77777777" w:rsidR="005C31EF" w:rsidRDefault="005C31EF" w:rsidP="00E414DE">
      <w:pPr>
        <w:pStyle w:val="Heading1"/>
      </w:pPr>
    </w:p>
    <w:p w14:paraId="53650863" w14:textId="5FC71440" w:rsidR="00522F4E" w:rsidRDefault="00E85855" w:rsidP="00E414DE">
      <w:pPr>
        <w:pStyle w:val="Heading1"/>
      </w:pPr>
      <w:r w:rsidRPr="00E85855">
        <w:t>Section 1 – Species Specific Information for OES Files</w:t>
      </w:r>
    </w:p>
    <w:p w14:paraId="65FF98ED" w14:textId="77777777" w:rsidR="00563AA2" w:rsidRDefault="00E85855" w:rsidP="00B12499">
      <w:pPr>
        <w:pStyle w:val="Heading2"/>
        <w:ind w:left="540" w:hanging="540"/>
        <w:sectPr w:rsidR="00563AA2" w:rsidSect="00AE768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2240" w:h="15840"/>
          <w:pgMar w:top="2160" w:right="720" w:bottom="1080" w:left="720" w:header="504" w:footer="144" w:gutter="0"/>
          <w:cols w:space="720"/>
          <w:titlePg/>
          <w:docGrid w:linePitch="360"/>
        </w:sectPr>
      </w:pPr>
      <w:r>
        <w:rPr>
          <w:b/>
          <w:u w:val="single"/>
        </w:rPr>
        <w:t>Species &amp; Location Information</w:t>
      </w:r>
      <w:r>
        <w:rPr>
          <w:b/>
        </w:rPr>
        <w:t xml:space="preserve">: </w:t>
      </w:r>
      <w:r>
        <w:t xml:space="preserve">Section 1 contains confidential, species-specific information and has been redacted.  </w:t>
      </w:r>
    </w:p>
    <w:p w14:paraId="199AA992" w14:textId="77777777" w:rsidR="00E85855" w:rsidRDefault="00AD2C5B" w:rsidP="00AD2C5B">
      <w:pPr>
        <w:pStyle w:val="Heading1"/>
        <w:rPr>
          <w:noProof w:val="0"/>
        </w:rPr>
      </w:pPr>
      <w:r>
        <w:lastRenderedPageBreak/>
        <w:t>Section 2 – ESA Management Zone Protection Guidelines</w:t>
      </w:r>
    </w:p>
    <w:p w14:paraId="5D6807F9" w14:textId="77777777" w:rsidR="00AD2C5B" w:rsidRDefault="00AD2C5B" w:rsidP="00AD2C5B">
      <w:pPr>
        <w:pStyle w:val="Heading2"/>
        <w:ind w:left="540" w:hanging="540"/>
      </w:pPr>
      <w:r>
        <w:rPr>
          <w:b/>
          <w:u w:val="single"/>
        </w:rPr>
        <w:t>Species &amp; Location Information</w:t>
      </w:r>
      <w:r>
        <w:rPr>
          <w:b/>
        </w:rPr>
        <w:t xml:space="preserve">: </w:t>
      </w:r>
      <w:r>
        <w:t xml:space="preserve">Information herein is specific to the ESA management zone being protected by the restrictions outlined in this plan. </w:t>
      </w:r>
    </w:p>
    <w:p w14:paraId="7B06D5A9" w14:textId="77777777" w:rsidR="00AD2C5B" w:rsidRPr="00863ABD" w:rsidRDefault="00AD2C5B" w:rsidP="00AD2C5B">
      <w:pPr>
        <w:autoSpaceDE w:val="0"/>
        <w:autoSpaceDN w:val="0"/>
        <w:adjustRightInd w:val="0"/>
        <w:spacing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</w:pPr>
      <w:r w:rsidRPr="00863ABD">
        <w:rPr>
          <w:rStyle w:val="Heading3Char"/>
          <w:color w:val="auto"/>
          <w:u w:val="single"/>
        </w:rPr>
        <w:t>Scientific Name(s):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044872205"/>
          <w:placeholder>
            <w:docPart w:val="8D586899068B4C42BE13C8036F49C71B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 text.</w:t>
          </w:r>
        </w:sdtContent>
      </w:sdt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</w:p>
    <w:p w14:paraId="503FBE69" w14:textId="77777777" w:rsidR="00AD2C5B" w:rsidRPr="00863ABD" w:rsidRDefault="00AD2C5B" w:rsidP="00AD2C5B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</w:pPr>
      <w:r w:rsidRPr="00863ABD">
        <w:rPr>
          <w:rStyle w:val="Heading3Char"/>
          <w:color w:val="auto"/>
          <w:u w:val="single"/>
        </w:rPr>
        <w:t>Common Name(s):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288239045"/>
          <w:placeholder>
            <w:docPart w:val="2B50A3D0F4EA45D69B1874DEC7A10D99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 text.</w:t>
          </w:r>
        </w:sdtContent>
      </w:sdt>
    </w:p>
    <w:p w14:paraId="3878B276" w14:textId="77777777" w:rsidR="00AD2C5B" w:rsidRPr="00863ABD" w:rsidRDefault="00AD2C5B" w:rsidP="00AD2C5B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r w:rsidRPr="00863ABD">
        <w:rPr>
          <w:rStyle w:val="Heading3Char"/>
          <w:color w:val="auto"/>
          <w:u w:val="single"/>
        </w:rPr>
        <w:t>County(ies):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-1067646138"/>
          <w:placeholder>
            <w:docPart w:val="362E827665DD41449718E3F5D395C56D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 text.</w:t>
          </w:r>
        </w:sdtContent>
      </w:sdt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  <w:t xml:space="preserve">    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  <w:u w:val="single"/>
        </w:rPr>
        <w:t>GDOT District(s):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-880393211"/>
          <w:placeholder>
            <w:docPart w:val="C66D8EE031894D438E542734554C6C0C"/>
          </w:placeholder>
          <w:showingPlcHdr/>
        </w:sdtPr>
        <w:sdtEndPr/>
        <w:sdtContent>
          <w:r w:rsidRPr="00863ABD">
            <w:rPr>
              <w:rFonts w:ascii="HelveticaNeueLT Com 55 Roman" w:eastAsia="Calibri" w:hAnsi="HelveticaNeueLT Com 55 Roman" w:cs="HelveticaNeue-LightCond"/>
              <w:noProof w:val="0"/>
              <w:color w:val="808080"/>
              <w:u w:val="single"/>
            </w:rPr>
            <w:t>District #</w:t>
          </w:r>
        </w:sdtContent>
      </w:sdt>
    </w:p>
    <w:p w14:paraId="09633D6D" w14:textId="77777777" w:rsidR="00AD2C5B" w:rsidRPr="00863ABD" w:rsidRDefault="00AD2C5B" w:rsidP="00AD2C5B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r w:rsidRPr="00863ABD">
        <w:rPr>
          <w:rStyle w:val="Heading3Char"/>
          <w:color w:val="auto"/>
          <w:u w:val="single"/>
        </w:rPr>
        <w:t>PI #(s):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  <w:u w:val="single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  <w:u w:val="single"/>
          </w:rPr>
          <w:id w:val="-1152902110"/>
          <w:placeholder>
            <w:docPart w:val="60B8F2F18D82464DA6C303466F003C84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or tap here to enter text.</w:t>
          </w:r>
        </w:sdtContent>
      </w:sdt>
    </w:p>
    <w:p w14:paraId="3F3828EF" w14:textId="77777777" w:rsidR="00AD2C5B" w:rsidRPr="009D208B" w:rsidRDefault="00AD2C5B" w:rsidP="00AD2C5B">
      <w:pPr>
        <w:pStyle w:val="Heading3"/>
        <w:spacing w:before="0"/>
        <w:rPr>
          <w:rFonts w:eastAsia="Calibri"/>
          <w:color w:val="auto"/>
          <w:u w:val="single"/>
        </w:rPr>
      </w:pPr>
      <w:r w:rsidRPr="009D208B">
        <w:rPr>
          <w:rFonts w:eastAsia="Calibri"/>
          <w:color w:val="auto"/>
          <w:u w:val="single"/>
        </w:rPr>
        <w:t>Road Name (including road direction/location in reference to road):</w:t>
      </w:r>
    </w:p>
    <w:sdt>
      <w:sdtPr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id w:val="-1817337544"/>
        <w:placeholder>
          <w:docPart w:val="711977C07BB144C4B914046A3F74217B"/>
        </w:placeholder>
        <w:showingPlcHdr/>
      </w:sdtPr>
      <w:sdtEndPr/>
      <w:sdtContent>
        <w:p w14:paraId="6887245A" w14:textId="77777777" w:rsidR="00AD2C5B" w:rsidRPr="00863ABD" w:rsidRDefault="00AD2C5B" w:rsidP="00AD2C5B">
          <w:pPr>
            <w:autoSpaceDE w:val="0"/>
            <w:autoSpaceDN w:val="0"/>
            <w:adjustRightInd w:val="0"/>
            <w:spacing w:before="0" w:after="0" w:line="240" w:lineRule="auto"/>
            <w:ind w:left="630" w:hanging="630"/>
            <w:rPr>
              <w:rFonts w:ascii="HelveticaNeueLT Com 55 Roman" w:eastAsia="Calibri" w:hAnsi="HelveticaNeueLT Com 55 Roman" w:cs="HelveticaNeue-LightCond"/>
              <w:noProof w:val="0"/>
              <w:color w:val="262626"/>
              <w:sz w:val="24"/>
              <w:szCs w:val="24"/>
            </w:rPr>
          </w:pPr>
          <w:r w:rsidRPr="00863ABD">
            <w:rPr>
              <w:rFonts w:ascii="Calibri" w:eastAsia="Calibri" w:hAnsi="Calibri" w:cs="Arial"/>
              <w:i/>
              <w:iCs/>
              <w:noProof w:val="0"/>
              <w:color w:val="808080"/>
              <w:sz w:val="24"/>
              <w:szCs w:val="24"/>
            </w:rPr>
            <w:t>e.g. EO location is on I-95 southbound, 10 ft. off of road down shoulder slope, ESA management zone extends from EOP to ROW</w:t>
          </w:r>
        </w:p>
      </w:sdtContent>
    </w:sdt>
    <w:p w14:paraId="238A6E22" w14:textId="77777777" w:rsidR="00AD2C5B" w:rsidRDefault="00AD2C5B" w:rsidP="00AD2C5B">
      <w:pPr>
        <w:autoSpaceDE w:val="0"/>
        <w:autoSpaceDN w:val="0"/>
        <w:adjustRightInd w:val="0"/>
        <w:spacing w:before="0" w:after="0" w:line="240" w:lineRule="auto"/>
        <w:ind w:left="630" w:hanging="630"/>
        <w:rPr>
          <w:rStyle w:val="Heading3Char"/>
          <w:color w:val="auto"/>
          <w:u w:val="single"/>
        </w:rPr>
      </w:pPr>
    </w:p>
    <w:p w14:paraId="10AFD53D" w14:textId="77777777" w:rsidR="00AD2C5B" w:rsidRPr="00863ABD" w:rsidRDefault="00AD2C5B" w:rsidP="00AD2C5B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  <w:u w:val="single"/>
        </w:rPr>
      </w:pPr>
      <w:r w:rsidRPr="00863ABD">
        <w:rPr>
          <w:rStyle w:val="Heading3Char"/>
          <w:color w:val="auto"/>
          <w:u w:val="single"/>
        </w:rPr>
        <w:t>Mile Post Start: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311678747"/>
          <w:placeholder>
            <w:docPart w:val="5430F6BAB8EC447CBC40BCA6C614361A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</w:t>
          </w:r>
        </w:sdtContent>
      </w:sdt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 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Style w:val="Heading3Char"/>
          <w:color w:val="auto"/>
          <w:u w:val="single"/>
        </w:rPr>
        <w:t>Mile Post End:</w:t>
      </w:r>
      <w:r w:rsidRPr="00863ABD">
        <w:rPr>
          <w:rFonts w:ascii="HelveticaNeueLT Com 55 Roman" w:eastAsia="Calibri" w:hAnsi="HelveticaNeueLT Com 55 Roman" w:cs="HelveticaNeue-LightCond"/>
          <w:noProof w:val="0"/>
          <w:sz w:val="24"/>
          <w:szCs w:val="24"/>
        </w:rPr>
        <w:t xml:space="preserve"> </w:t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-508604316"/>
          <w:placeholder>
            <w:docPart w:val="53241FB094EA496FA0AEAE2BD9AF955B"/>
          </w:placeholder>
          <w:showingPlcHdr/>
        </w:sdtPr>
        <w:sdtEndPr/>
        <w:sdtContent>
          <w:r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Click here to enter</w:t>
          </w:r>
        </w:sdtContent>
      </w:sdt>
    </w:p>
    <w:p w14:paraId="44943231" w14:textId="77777777" w:rsidR="00AD2C5B" w:rsidRPr="00863ABD" w:rsidRDefault="00AD2C5B" w:rsidP="00AD2C5B">
      <w:pPr>
        <w:autoSpaceDE w:val="0"/>
        <w:autoSpaceDN w:val="0"/>
        <w:adjustRightInd w:val="0"/>
        <w:spacing w:before="0" w:after="0" w:line="240" w:lineRule="auto"/>
        <w:ind w:left="630" w:hanging="630"/>
        <w:rPr>
          <w:rStyle w:val="Heading3Char"/>
        </w:rPr>
      </w:pPr>
      <w:r w:rsidRPr="00863ABD">
        <w:rPr>
          <w:rStyle w:val="Heading3Char"/>
          <w:color w:val="auto"/>
          <w:u w:val="single"/>
        </w:rPr>
        <w:t>Coordinates Start: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  <w:t xml:space="preserve">     </w:t>
      </w:r>
      <w:r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Pr="00863ABD">
        <w:rPr>
          <w:rStyle w:val="Heading3Char"/>
          <w:color w:val="auto"/>
          <w:u w:val="single"/>
        </w:rPr>
        <w:t>Coordinates End:</w:t>
      </w:r>
      <w:r w:rsidRPr="00863ABD">
        <w:rPr>
          <w:rStyle w:val="Heading3Char"/>
          <w:color w:val="auto"/>
        </w:rPr>
        <w:t xml:space="preserve"> </w:t>
      </w:r>
    </w:p>
    <w:p w14:paraId="04566203" w14:textId="77777777" w:rsidR="00AD2C5B" w:rsidRPr="00863ABD" w:rsidRDefault="004C632A" w:rsidP="00AD2C5B">
      <w:pPr>
        <w:autoSpaceDE w:val="0"/>
        <w:autoSpaceDN w:val="0"/>
        <w:adjustRightInd w:val="0"/>
        <w:spacing w:before="0" w:after="0" w:line="240" w:lineRule="auto"/>
        <w:ind w:left="630" w:hanging="630"/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</w:pP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1634833475"/>
          <w:placeholder>
            <w:docPart w:val="0EE71173E207445DA08ECACA503A56FF"/>
          </w:placeholder>
          <w:showingPlcHdr/>
        </w:sdtPr>
        <w:sdtEndPr/>
        <w:sdtContent>
          <w:r w:rsidR="00AD2C5B"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latitude/longitude</w:t>
          </w:r>
        </w:sdtContent>
      </w:sdt>
      <w:r w:rsidR="00AD2C5B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 xml:space="preserve">   </w:t>
      </w:r>
      <w:r w:rsidR="00AD2C5B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AD2C5B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AD2C5B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AD2C5B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r w:rsidR="00AD2C5B" w:rsidRPr="00863ABD">
        <w:rPr>
          <w:rFonts w:ascii="HelveticaNeueLT Com 55 Roman" w:eastAsia="Calibri" w:hAnsi="HelveticaNeueLT Com 55 Roman" w:cs="HelveticaNeue-LightCond"/>
          <w:noProof w:val="0"/>
          <w:color w:val="262626"/>
          <w:sz w:val="24"/>
          <w:szCs w:val="24"/>
        </w:rPr>
        <w:tab/>
      </w:r>
      <w:sdt>
        <w:sdtPr>
          <w:rPr>
            <w:rFonts w:ascii="HelveticaNeueLT Com 55 Roman" w:eastAsia="Calibri" w:hAnsi="HelveticaNeueLT Com 55 Roman" w:cs="HelveticaNeue-LightCond"/>
            <w:noProof w:val="0"/>
            <w:color w:val="262626"/>
            <w:sz w:val="24"/>
            <w:szCs w:val="24"/>
          </w:rPr>
          <w:id w:val="907506557"/>
          <w:placeholder>
            <w:docPart w:val="75658AE441574F1590630B356B47C33E"/>
          </w:placeholder>
          <w:showingPlcHdr/>
        </w:sdtPr>
        <w:sdtEndPr/>
        <w:sdtContent>
          <w:r w:rsidR="00AD2C5B" w:rsidRPr="00863ABD">
            <w:rPr>
              <w:rFonts w:ascii="Calibri" w:eastAsia="Calibri" w:hAnsi="Calibri" w:cs="Arial"/>
              <w:noProof w:val="0"/>
              <w:color w:val="808080"/>
              <w:sz w:val="24"/>
              <w:szCs w:val="24"/>
            </w:rPr>
            <w:t>latitude/longitude</w:t>
          </w:r>
        </w:sdtContent>
      </w:sdt>
    </w:p>
    <w:p w14:paraId="00FAC943" w14:textId="77777777" w:rsidR="00AD2C5B" w:rsidRPr="009D208B" w:rsidRDefault="00AD2C5B" w:rsidP="00AD2C5B">
      <w:pPr>
        <w:pStyle w:val="Heading3"/>
        <w:spacing w:before="0"/>
        <w:rPr>
          <w:color w:val="auto"/>
          <w:u w:val="single"/>
        </w:rPr>
      </w:pPr>
      <w:r w:rsidRPr="009D208B">
        <w:rPr>
          <w:color w:val="auto"/>
          <w:u w:val="single"/>
        </w:rPr>
        <w:t>Utility Lines in ROW:</w:t>
      </w:r>
    </w:p>
    <w:sdt>
      <w:sdtPr>
        <w:rPr>
          <w:rFonts w:ascii="HelveticaNeueLT Com 55 Roman" w:eastAsia="Calibri" w:hAnsi="HelveticaNeueLT Com 55 Roman" w:cs="HelveticaNeue-LightCond"/>
          <w:b/>
          <w:bCs/>
          <w:noProof w:val="0"/>
          <w:color w:val="262626"/>
          <w:sz w:val="24"/>
          <w:szCs w:val="24"/>
          <w:u w:val="single"/>
        </w:rPr>
        <w:id w:val="-363290609"/>
        <w:placeholder>
          <w:docPart w:val="8C73BF61637342BCBEE5B86D6066C792"/>
        </w:placeholder>
        <w:showingPlcHdr/>
      </w:sdtPr>
      <w:sdtEndPr/>
      <w:sdtContent>
        <w:p w14:paraId="3007BD59" w14:textId="77777777" w:rsidR="00AD2C5B" w:rsidRPr="00863ABD" w:rsidRDefault="00AD2C5B" w:rsidP="00AD2C5B">
          <w:pPr>
            <w:autoSpaceDE w:val="0"/>
            <w:autoSpaceDN w:val="0"/>
            <w:adjustRightInd w:val="0"/>
            <w:spacing w:before="0" w:after="0" w:line="240" w:lineRule="auto"/>
            <w:ind w:left="630" w:hanging="630"/>
            <w:rPr>
              <w:rFonts w:ascii="HelveticaNeueLT Com 55 Roman" w:eastAsia="Calibri" w:hAnsi="HelveticaNeueLT Com 55 Roman" w:cs="HelveticaNeue-LightCond"/>
              <w:b/>
              <w:bCs/>
              <w:noProof w:val="0"/>
              <w:color w:val="262626"/>
              <w:sz w:val="24"/>
              <w:szCs w:val="24"/>
              <w:u w:val="single"/>
            </w:rPr>
          </w:pPr>
          <w:r w:rsidRPr="00863ABD">
            <w:rPr>
              <w:rFonts w:ascii="HelveticaNeueLT Com 55 Roman" w:eastAsia="Calibri" w:hAnsi="HelveticaNeueLT Com 55 Roman" w:cs="HelveticaNeue-LightCond"/>
              <w:noProof w:val="0"/>
              <w:color w:val="808080"/>
            </w:rPr>
            <w:t>N/A or utility type and company name (if available)</w:t>
          </w:r>
        </w:p>
      </w:sdtContent>
    </w:sdt>
    <w:p w14:paraId="33F7C70A" w14:textId="77777777" w:rsidR="0034425C" w:rsidRDefault="0034425C" w:rsidP="0034425C">
      <w:pPr>
        <w:contextualSpacing/>
        <w:jc w:val="both"/>
        <w:rPr>
          <w:noProof w:val="0"/>
        </w:rPr>
      </w:pPr>
    </w:p>
    <w:p w14:paraId="439BA974" w14:textId="77777777" w:rsidR="00AD2C5B" w:rsidRPr="00AD2C5B" w:rsidRDefault="00AD2C5B" w:rsidP="00AD2C5B">
      <w:pPr>
        <w:pStyle w:val="Heading2"/>
        <w:rPr>
          <w:b/>
          <w:bCs/>
          <w:noProof w:val="0"/>
          <w:u w:val="single"/>
        </w:rPr>
      </w:pPr>
      <w:r w:rsidRPr="00AD2C5B">
        <w:rPr>
          <w:b/>
          <w:bCs/>
          <w:u w:val="single"/>
        </w:rPr>
        <w:t>Management Commitments (as determined through coordination with agencies)</w:t>
      </w:r>
    </w:p>
    <w:p w14:paraId="45C0AF07" w14:textId="77777777" w:rsidR="00AD2C5B" w:rsidRDefault="00AD2C5B" w:rsidP="00AD2C5B">
      <w:pPr>
        <w:tabs>
          <w:tab w:val="left" w:pos="6530"/>
        </w:tabs>
        <w:autoSpaceDE w:val="0"/>
        <w:autoSpaceDN w:val="0"/>
        <w:adjustRightInd w:val="0"/>
        <w:spacing w:after="0"/>
        <w:ind w:left="630" w:hanging="630"/>
        <w:rPr>
          <w:rFonts w:ascii="HelveticaNeueLT Com 55 Roman" w:hAnsi="HelveticaNeueLT Com 55 Roman" w:cs="HelveticaNeue-LightCond"/>
          <w:color w:val="262626" w:themeColor="text1" w:themeTint="D9"/>
          <w:u w:val="single"/>
        </w:rPr>
      </w:pPr>
      <w:r w:rsidRPr="00AD2C5B">
        <w:rPr>
          <w:rStyle w:val="Heading3Char"/>
          <w:color w:val="auto"/>
          <w:u w:val="single"/>
        </w:rPr>
        <w:t>ESA Sign:</w:t>
      </w:r>
      <w:r w:rsidRPr="00AD2C5B">
        <w:rPr>
          <w:rFonts w:ascii="HelveticaNeueLT Com 55 Roman" w:hAnsi="HelveticaNeueLT Com 55 Roman" w:cs="HelveticaNeue-LightCond"/>
          <w:u w:val="single"/>
        </w:rPr>
        <w:t xml:space="preserve"> </w:t>
      </w:r>
      <w:sdt>
        <w:sdtPr>
          <w:rPr>
            <w:rFonts w:ascii="HelveticaNeueLT Com 55 Roman" w:hAnsi="HelveticaNeueLT Com 55 Roman" w:cs="HelveticaNeue-LightCond"/>
            <w:color w:val="262626" w:themeColor="text1" w:themeTint="D9"/>
            <w:u w:val="single"/>
          </w:rPr>
          <w:id w:val="1009024823"/>
          <w:placeholder>
            <w:docPart w:val="2543290814D04BF4B46216838566541C"/>
          </w:placeholder>
          <w:showingPlcHdr/>
          <w:dropDownList>
            <w:listItem w:value="Choose an item."/>
            <w:listItem w:displayText="Yes" w:value="Yes"/>
            <w:listItem w:displayText="No" w:value="No"/>
          </w:dropDownList>
        </w:sdtPr>
        <w:sdtEndPr/>
        <w:sdtContent>
          <w:r>
            <w:rPr>
              <w:rStyle w:val="PlaceholderText"/>
            </w:rPr>
            <w:t>Choose an item.</w:t>
          </w:r>
        </w:sdtContent>
      </w:sdt>
    </w:p>
    <w:p w14:paraId="0C0786A6" w14:textId="77777777" w:rsidR="00AD2C5B" w:rsidRPr="00AD2C5B" w:rsidRDefault="00AD2C5B" w:rsidP="00396D47">
      <w:pPr>
        <w:pStyle w:val="Heading3"/>
        <w:spacing w:before="0"/>
        <w:rPr>
          <w:u w:val="single"/>
        </w:rPr>
      </w:pPr>
      <w:r w:rsidRPr="00AD2C5B">
        <w:rPr>
          <w:color w:val="auto"/>
          <w:u w:val="single"/>
        </w:rPr>
        <w:t xml:space="preserve">ESA Signs Locations: </w:t>
      </w:r>
    </w:p>
    <w:sdt>
      <w:sdtPr>
        <w:rPr>
          <w:rFonts w:ascii="HelveticaNeueLT Com 55 Roman" w:hAnsi="HelveticaNeueLT Com 55 Roman" w:cs="HelveticaNeue-LightCond"/>
          <w:color w:val="262626" w:themeColor="text1" w:themeTint="D9"/>
          <w:u w:val="single"/>
        </w:rPr>
        <w:id w:val="-1006127590"/>
        <w:placeholder>
          <w:docPart w:val="388C41E2F97F4A20ABAA651B925F027D"/>
        </w:placeholder>
        <w:showingPlcHdr/>
      </w:sdtPr>
      <w:sdtEndPr/>
      <w:sdtContent>
        <w:p w14:paraId="17C53F63" w14:textId="77777777" w:rsidR="00AD2C5B" w:rsidRDefault="00AD2C5B" w:rsidP="00AD2C5B">
          <w:pPr>
            <w:autoSpaceDE w:val="0"/>
            <w:autoSpaceDN w:val="0"/>
            <w:adjustRightInd w:val="0"/>
            <w:ind w:left="630" w:hanging="630"/>
            <w:rPr>
              <w:rFonts w:ascii="HelveticaNeueLT Com 55 Roman" w:hAnsi="HelveticaNeueLT Com 55 Roman" w:cs="HelveticaNeue-LightCond"/>
              <w:color w:val="262626" w:themeColor="text1" w:themeTint="D9"/>
              <w:u w:val="single"/>
            </w:rPr>
          </w:pPr>
          <w:r>
            <w:rPr>
              <w:rStyle w:val="PlaceholderText"/>
            </w:rPr>
            <w:t>Coordinates and (if available) mile posts, or N/A</w:t>
          </w:r>
        </w:p>
      </w:sdtContent>
    </w:sdt>
    <w:p w14:paraId="051D6B78" w14:textId="77777777" w:rsidR="00AD2C5B" w:rsidRPr="00AD2C5B" w:rsidRDefault="00AD2C5B" w:rsidP="00396D47">
      <w:pPr>
        <w:pStyle w:val="Heading3"/>
        <w:spacing w:before="0"/>
        <w:rPr>
          <w:color w:val="auto"/>
          <w:u w:val="single"/>
        </w:rPr>
      </w:pPr>
      <w:r w:rsidRPr="00AD2C5B">
        <w:rPr>
          <w:color w:val="auto"/>
          <w:u w:val="single"/>
        </w:rPr>
        <w:t xml:space="preserve">Notes: </w:t>
      </w:r>
    </w:p>
    <w:p w14:paraId="54B09E67" w14:textId="77777777" w:rsidR="00AD2C5B" w:rsidRDefault="004C632A" w:rsidP="00AD2C5B">
      <w:pPr>
        <w:autoSpaceDE w:val="0"/>
        <w:autoSpaceDN w:val="0"/>
        <w:adjustRightInd w:val="0"/>
        <w:ind w:left="630" w:hanging="630"/>
        <w:rPr>
          <w:rFonts w:ascii="HelveticaNeueLT Com 55 Roman" w:hAnsi="HelveticaNeueLT Com 55 Roman" w:cs="HelveticaNeue-LightCond"/>
          <w:color w:val="262626" w:themeColor="text1" w:themeTint="D9"/>
          <w:u w:val="single"/>
        </w:rPr>
      </w:pPr>
      <w:sdt>
        <w:sdtPr>
          <w:rPr>
            <w:rFonts w:ascii="HelveticaNeueLT Com 55 Roman" w:hAnsi="HelveticaNeueLT Com 55 Roman" w:cs="HelveticaNeue-LightCond"/>
            <w:color w:val="262626" w:themeColor="text1" w:themeTint="D9"/>
          </w:rPr>
          <w:id w:val="-262143692"/>
          <w:placeholder>
            <w:docPart w:val="3804185B3B834A978B984AB84B4936D0"/>
          </w:placeholder>
          <w:showingPlcHdr/>
        </w:sdtPr>
        <w:sdtEndPr/>
        <w:sdtContent>
          <w:r w:rsidR="00AD2C5B">
            <w:rPr>
              <w:color w:val="808080"/>
            </w:rPr>
            <w:t>Click here to enter text.</w:t>
          </w:r>
        </w:sdtContent>
      </w:sdt>
    </w:p>
    <w:p w14:paraId="16B9BE05" w14:textId="77777777" w:rsidR="00FD51E4" w:rsidRDefault="00FD51E4" w:rsidP="00E414DE">
      <w:pPr>
        <w:pStyle w:val="Heading1"/>
      </w:pPr>
      <w:r>
        <w:br w:type="page"/>
      </w:r>
    </w:p>
    <w:p w14:paraId="6EBB8F2B" w14:textId="77777777" w:rsidR="00AA2557" w:rsidRDefault="00AA2557" w:rsidP="00FD51E4">
      <w:pPr>
        <w:pStyle w:val="Heading2"/>
        <w:rPr>
          <w:b/>
          <w:bCs/>
          <w:u w:val="single"/>
        </w:rPr>
      </w:pPr>
    </w:p>
    <w:p w14:paraId="2C705E28" w14:textId="77777777" w:rsidR="00FD51E4" w:rsidRPr="00FD51E4" w:rsidRDefault="00FD51E4" w:rsidP="00FD51E4">
      <w:pPr>
        <w:pStyle w:val="Heading2"/>
        <w:rPr>
          <w:b/>
          <w:bCs/>
          <w:noProof w:val="0"/>
          <w:u w:val="single"/>
        </w:rPr>
      </w:pPr>
      <w:r w:rsidRPr="00FD51E4">
        <w:rPr>
          <w:b/>
          <w:bCs/>
          <w:u w:val="single"/>
        </w:rPr>
        <w:t>Construction/Maintenance Commitments:</w:t>
      </w:r>
      <w:r w:rsidRPr="00FD51E4">
        <w:rPr>
          <w:b/>
          <w:bCs/>
          <w:noProof w:val="0"/>
          <w:u w:val="single"/>
        </w:rPr>
        <w:t xml:space="preserve"> </w:t>
      </w:r>
    </w:p>
    <w:p w14:paraId="6DD8EFFB" w14:textId="77777777" w:rsidR="00AA2557" w:rsidRDefault="00AA2557" w:rsidP="00AA2557">
      <w:pPr>
        <w:jc w:val="both"/>
        <w:rPr>
          <w:rFonts w:ascii="HelveticaNeueLT Com 55 Roman" w:hAnsi="HelveticaNeueLT Com 55 Roman"/>
          <w:i/>
          <w:iCs/>
          <w:noProof w:val="0"/>
          <w:color w:val="A6A6A6" w:themeColor="background1" w:themeShade="A6"/>
        </w:rPr>
      </w:pPr>
      <w:r>
        <w:rPr>
          <w:rFonts w:ascii="HelveticaNeueLT Com 55 Roman" w:hAnsi="HelveticaNeueLT Com 55 Roman"/>
          <w:i/>
          <w:iCs/>
          <w:color w:val="A6A6A6" w:themeColor="background1" w:themeShade="A6"/>
        </w:rPr>
        <w:t>Please include the following information as applicable:</w:t>
      </w:r>
    </w:p>
    <w:p w14:paraId="367B6D04" w14:textId="77777777" w:rsidR="00AA2557" w:rsidRDefault="00AA2557" w:rsidP="00AA2557">
      <w:pPr>
        <w:jc w:val="both"/>
        <w:rPr>
          <w:rFonts w:ascii="HelveticaNeueLT Com 55 Roman" w:hAnsi="HelveticaNeueLT Com 55 Roman"/>
          <w:i/>
          <w:iCs/>
          <w:color w:val="A6A6A6" w:themeColor="background1" w:themeShade="A6"/>
        </w:rPr>
      </w:pPr>
      <w:r>
        <w:rPr>
          <w:rFonts w:ascii="HelveticaNeueLT Com 55 Roman" w:hAnsi="HelveticaNeueLT Com 55 Roman"/>
          <w:i/>
          <w:iCs/>
          <w:color w:val="A6A6A6" w:themeColor="background1" w:themeShade="A6"/>
        </w:rPr>
        <w:t>Management of ESA activity, restrictive period of activity, and a thorough description</w:t>
      </w:r>
    </w:p>
    <w:p w14:paraId="3811FD9B" w14:textId="77777777" w:rsidR="00AA2557" w:rsidRDefault="00AA2557" w:rsidP="00AA2557">
      <w:pPr>
        <w:pStyle w:val="ListParagraph"/>
        <w:numPr>
          <w:ilvl w:val="0"/>
          <w:numId w:val="4"/>
        </w:numPr>
        <w:spacing w:before="0" w:after="0" w:line="240" w:lineRule="auto"/>
        <w:jc w:val="both"/>
        <w:rPr>
          <w:rFonts w:ascii="HelveticaNeueLT Com 55 Roman" w:hAnsi="HelveticaNeueLT Com 55 Roman"/>
          <w:i/>
          <w:iCs/>
          <w:color w:val="A6A6A6" w:themeColor="background1" w:themeShade="A6"/>
        </w:rPr>
      </w:pPr>
      <w:r>
        <w:rPr>
          <w:rFonts w:ascii="HelveticaNeueLT Com 55 Roman" w:hAnsi="HelveticaNeueLT Com 55 Roman"/>
          <w:i/>
          <w:iCs/>
          <w:color w:val="A6A6A6" w:themeColor="background1" w:themeShade="A6"/>
        </w:rPr>
        <w:t>e.g., Altered mowing schedule – prohibited in July: No mowing shall occur during egg laying season in GDOT ROW during the month of July.</w:t>
      </w:r>
    </w:p>
    <w:p w14:paraId="253B0445" w14:textId="77777777" w:rsidR="00AA2557" w:rsidRPr="00AA2557" w:rsidRDefault="00AA2557" w:rsidP="00AA2557">
      <w:pPr>
        <w:sectPr w:rsidR="00AA2557" w:rsidRPr="00AA2557" w:rsidSect="00AA2557">
          <w:footerReference w:type="default" r:id="rId17"/>
          <w:pgSz w:w="12240" w:h="15840"/>
          <w:pgMar w:top="2160" w:right="720" w:bottom="1080" w:left="720" w:header="504" w:footer="0" w:gutter="0"/>
          <w:cols w:space="720"/>
          <w:titlePg/>
          <w:docGrid w:linePitch="360"/>
        </w:sectPr>
      </w:pPr>
    </w:p>
    <w:p w14:paraId="641F8030" w14:textId="77777777" w:rsidR="00AA2557" w:rsidRDefault="00AA2557" w:rsidP="00AA2557">
      <w:pPr>
        <w:rPr>
          <w:rFonts w:ascii="HelveticaNeueLT Com 55 Roman" w:hAnsi="HelveticaNeueLT Com 55 Roman"/>
          <w:b/>
          <w:bCs/>
          <w:iCs/>
          <w:u w:val="single"/>
        </w:rPr>
      </w:pPr>
    </w:p>
    <w:p w14:paraId="2785A953" w14:textId="77777777" w:rsidR="00AA2557" w:rsidRDefault="004C632A" w:rsidP="00AA2557">
      <w:pPr>
        <w:rPr>
          <w:rFonts w:ascii="HelveticaNeueLT Com 55 Roman" w:hAnsi="HelveticaNeueLT Com 55 Roman"/>
          <w:b/>
          <w:bCs/>
          <w:iCs/>
          <w:noProof w:val="0"/>
        </w:rPr>
      </w:pPr>
      <w:customXmlDelRangeStart w:id="1" w:author="Donnelly, Abby" w:date="2022-02-17T15:00:00Z"/>
      <w:sdt>
        <w:sdtPr>
          <w:rPr>
            <w:rFonts w:ascii="HelveticaNeueLT Com 55 Roman" w:hAnsi="HelveticaNeueLT Com 55 Roman"/>
            <w:b/>
            <w:bCs/>
            <w:iCs/>
            <w:u w:val="single"/>
          </w:rPr>
          <w:alias w:val="Date"/>
          <w:tag w:val="Date"/>
          <w:id w:val="492531582"/>
          <w:placeholder>
            <w:docPart w:val="08FACDB0340442AAA1408C0CD054D27B"/>
          </w:placeholder>
          <w:showingPlcHdr/>
          <w:date>
            <w:dateFormat w:val="M/d/yyyy"/>
            <w:lid w:val="en-US"/>
            <w:storeMappedDataAs w:val="date"/>
            <w:calendar w:val="gregorian"/>
          </w:date>
        </w:sdtPr>
        <w:sdtEndPr/>
        <w:sdtContent>
          <w:customXmlDelRangeEnd w:id="1"/>
          <w:r w:rsidR="00AA2557">
            <w:rPr>
              <w:rStyle w:val="PlaceholderText"/>
            </w:rPr>
            <w:t>Click or tap to enter a date.</w:t>
          </w:r>
          <w:customXmlDelRangeStart w:id="2" w:author="Donnelly, Abby" w:date="2022-02-17T15:00:00Z"/>
        </w:sdtContent>
      </w:sdt>
      <w:customXmlDelRangeEnd w:id="2"/>
    </w:p>
    <w:p w14:paraId="4DBDA09B" w14:textId="77777777" w:rsidR="00AA2557" w:rsidRPr="00D82A73" w:rsidRDefault="00AA2557" w:rsidP="00D82A73">
      <w:pPr>
        <w:pStyle w:val="Heading2"/>
        <w:rPr>
          <w:b/>
          <w:bCs/>
          <w:u w:val="single"/>
        </w:rPr>
      </w:pPr>
      <w:r w:rsidRPr="00D82A73">
        <w:rPr>
          <w:b/>
          <w:bCs/>
          <w:u w:val="single"/>
        </w:rPr>
        <w:t>Coordination History:</w:t>
      </w:r>
    </w:p>
    <w:p w14:paraId="7EC730C6" w14:textId="77777777" w:rsidR="00AA2557" w:rsidRDefault="00AA2557" w:rsidP="00D82A73">
      <w:pPr>
        <w:spacing w:before="0"/>
        <w:rPr>
          <w:rFonts w:ascii="HelveticaNeueLT Com 55 Roman" w:hAnsi="HelveticaNeueLT Com 55 Roman"/>
          <w:bCs/>
          <w:i/>
          <w:iCs/>
          <w:color w:val="808080" w:themeColor="background1" w:themeShade="80"/>
        </w:rPr>
      </w:pPr>
      <w:r>
        <w:rPr>
          <w:rFonts w:ascii="HelveticaNeueLT Com 55 Roman" w:hAnsi="HelveticaNeueLT Com 55 Roman"/>
          <w:bCs/>
          <w:i/>
          <w:iCs/>
          <w:color w:val="808080" w:themeColor="background1" w:themeShade="80"/>
        </w:rPr>
        <w:t>Please document relevant correspondence with Agencies, GDOT Maintenance, or other third-party contacts referring to development/revision of this management plan.</w:t>
      </w:r>
    </w:p>
    <w:tbl>
      <w:tblPr>
        <w:tblStyle w:val="TableGrid"/>
        <w:tblW w:w="10260" w:type="dxa"/>
        <w:tblLayout w:type="fixed"/>
        <w:tblLook w:val="04A0" w:firstRow="1" w:lastRow="0" w:firstColumn="1" w:lastColumn="0" w:noHBand="0" w:noVBand="1"/>
      </w:tblPr>
      <w:tblGrid>
        <w:gridCol w:w="1799"/>
        <w:gridCol w:w="2429"/>
        <w:gridCol w:w="6032"/>
      </w:tblGrid>
      <w:tr w:rsidR="00AA2557" w14:paraId="32B1BA02" w14:textId="77777777" w:rsidTr="00D82A73"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A70D4C" w14:textId="77777777" w:rsidR="00AA2557" w:rsidRDefault="00AA2557">
            <w:pPr>
              <w:jc w:val="center"/>
              <w:rPr>
                <w:rFonts w:ascii="HelveticaNeueLT Com 55 Roman" w:hAnsi="HelveticaNeueLT Com 55 Roman"/>
                <w:b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B5EFB5" w14:textId="77777777" w:rsidR="00AA2557" w:rsidRDefault="00AA2557">
            <w:pPr>
              <w:jc w:val="center"/>
              <w:rPr>
                <w:rFonts w:ascii="HelveticaNeueLT Com 55 Roman" w:hAnsi="HelveticaNeueLT Com 55 Roman"/>
                <w:b/>
              </w:rPr>
            </w:pPr>
          </w:p>
        </w:tc>
        <w:tc>
          <w:tcPr>
            <w:tcW w:w="60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9B717" w14:textId="77777777" w:rsidR="00AA2557" w:rsidRDefault="00AA2557">
            <w:pPr>
              <w:jc w:val="center"/>
              <w:rPr>
                <w:rFonts w:ascii="HelveticaNeueLT Com 55 Roman" w:hAnsi="HelveticaNeueLT Com 55 Roman"/>
                <w:b/>
              </w:rPr>
            </w:pPr>
          </w:p>
        </w:tc>
      </w:tr>
      <w:tr w:rsidR="00AA2557" w14:paraId="2B48FB94" w14:textId="77777777" w:rsidTr="00D82A73"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B198" w14:textId="77777777" w:rsidR="00AA2557" w:rsidRDefault="00AA2557">
            <w:pPr>
              <w:jc w:val="center"/>
              <w:rPr>
                <w:rFonts w:ascii="HelveticaNeueLT Com 55 Roman" w:hAnsi="HelveticaNeueLT Com 55 Roman"/>
                <w:b/>
              </w:rPr>
            </w:pPr>
            <w:r>
              <w:rPr>
                <w:rFonts w:ascii="HelveticaNeueLT Com 55 Roman" w:hAnsi="HelveticaNeueLT Com 55 Roman"/>
                <w:b/>
              </w:rPr>
              <w:t>Date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1060" w14:textId="77777777" w:rsidR="00AA2557" w:rsidRDefault="00AA2557">
            <w:pPr>
              <w:jc w:val="center"/>
              <w:rPr>
                <w:rFonts w:ascii="HelveticaNeueLT Com 55 Roman" w:hAnsi="HelveticaNeueLT Com 55 Roman"/>
                <w:b/>
              </w:rPr>
            </w:pPr>
            <w:r>
              <w:rPr>
                <w:rFonts w:ascii="HelveticaNeueLT Com 55 Roman" w:hAnsi="HelveticaNeueLT Com 55 Roman"/>
                <w:b/>
              </w:rPr>
              <w:t>Contact Name and Organization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0BE3" w14:textId="77777777" w:rsidR="00AA2557" w:rsidRDefault="00AA2557">
            <w:pPr>
              <w:jc w:val="center"/>
              <w:rPr>
                <w:rFonts w:ascii="HelveticaNeueLT Com 55 Roman" w:hAnsi="HelveticaNeueLT Com 55 Roman"/>
                <w:b/>
              </w:rPr>
            </w:pPr>
            <w:r>
              <w:rPr>
                <w:rFonts w:ascii="HelveticaNeueLT Com 55 Roman" w:hAnsi="HelveticaNeueLT Com 55 Roman"/>
                <w:b/>
              </w:rPr>
              <w:t>Description of Correspondence</w:t>
            </w:r>
          </w:p>
        </w:tc>
      </w:tr>
      <w:tr w:rsidR="00AA2557" w14:paraId="61BB8EA7" w14:textId="77777777" w:rsidTr="00D82A73">
        <w:trPr>
          <w:trHeight w:val="449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16D6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10/8/2021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0E0D0" w14:textId="77777777" w:rsidR="00AA2557" w:rsidRDefault="00AA2557">
            <w:pPr>
              <w:jc w:val="center"/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Anna Yellin, DNR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D79EE" w14:textId="77777777" w:rsidR="00AA2557" w:rsidRDefault="00AA2557">
            <w:pPr>
              <w:jc w:val="center"/>
              <w:rPr>
                <w:rFonts w:ascii="HelveticaNeueLT Com 55 Roman" w:hAnsi="HelveticaNeueLT Com 55 Roman"/>
                <w:i/>
                <w:iCs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25’ buffer distance needed</w:t>
            </w:r>
          </w:p>
        </w:tc>
      </w:tr>
      <w:tr w:rsidR="00AA2557" w14:paraId="4165D577" w14:textId="77777777" w:rsidTr="00D82A73">
        <w:trPr>
          <w:trHeight w:val="584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C8BC9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11/1/2021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862C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D6 Environmental Compliance Specialist (name)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70C0A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Confirmation of Management Agreement received</w:t>
            </w:r>
          </w:p>
        </w:tc>
      </w:tr>
      <w:tr w:rsidR="00AA2557" w14:paraId="48E6C044" w14:textId="77777777" w:rsidTr="00D82A73">
        <w:trPr>
          <w:trHeight w:val="719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B1D8E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11/1/2021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9BCEE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AT&amp;T Person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E97A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Confirmation of Management Agreement received</w:t>
            </w:r>
          </w:p>
        </w:tc>
      </w:tr>
      <w:tr w:rsidR="00AA2557" w14:paraId="6EB10038" w14:textId="77777777" w:rsidTr="00D82A73">
        <w:trPr>
          <w:trHeight w:val="719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CD77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11/1/2021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92320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Abby Donnelly, Project Ecologist</w:t>
            </w: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54BE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  <w:r>
              <w:rPr>
                <w:rFonts w:ascii="HelveticaNeueLT Com 55 Roman" w:hAnsi="HelveticaNeueLT Com 55 Roman"/>
                <w:i/>
                <w:iCs/>
                <w:color w:val="A6A6A6" w:themeColor="background1" w:themeShade="A6"/>
              </w:rPr>
              <w:t>Ex. Species footprint expanded, ESA shape and size revised, coordinates updated</w:t>
            </w:r>
          </w:p>
        </w:tc>
      </w:tr>
      <w:tr w:rsidR="00AA2557" w14:paraId="63A9C1E7" w14:textId="77777777" w:rsidTr="00D82A73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66A6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9CFC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4F9B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</w:tr>
      <w:tr w:rsidR="00AA2557" w14:paraId="04D561E6" w14:textId="77777777" w:rsidTr="00D82A73">
        <w:trPr>
          <w:trHeight w:val="584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9789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035E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E126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</w:tr>
      <w:tr w:rsidR="00AA2557" w14:paraId="7B8A83C1" w14:textId="77777777" w:rsidTr="00D82A73">
        <w:trPr>
          <w:trHeight w:val="584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6809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CC94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D2329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</w:tr>
      <w:tr w:rsidR="00AA2557" w14:paraId="7A912A7E" w14:textId="77777777" w:rsidTr="00D82A73">
        <w:trPr>
          <w:trHeight w:val="584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753C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3B6A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  <w:tc>
          <w:tcPr>
            <w:tcW w:w="6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2953" w14:textId="77777777" w:rsidR="00AA2557" w:rsidRDefault="00AA2557">
            <w:pPr>
              <w:jc w:val="center"/>
              <w:rPr>
                <w:rFonts w:ascii="HelveticaNeueLT Com 55 Roman" w:hAnsi="HelveticaNeueLT Com 55 Roman"/>
              </w:rPr>
            </w:pPr>
          </w:p>
        </w:tc>
      </w:tr>
    </w:tbl>
    <w:p w14:paraId="2E181FB5" w14:textId="77777777" w:rsidR="00D82A73" w:rsidRDefault="00D82A73" w:rsidP="00C0788C">
      <w:pPr>
        <w:pStyle w:val="Heading1"/>
        <w:sectPr w:rsidR="00D82A73" w:rsidSect="00AE7683">
          <w:headerReference w:type="first" r:id="rId18"/>
          <w:pgSz w:w="12240" w:h="15840"/>
          <w:pgMar w:top="2160" w:right="720" w:bottom="1080" w:left="720" w:header="504" w:footer="144" w:gutter="0"/>
          <w:cols w:space="720"/>
          <w:titlePg/>
          <w:docGrid w:linePitch="360"/>
        </w:sectPr>
      </w:pPr>
    </w:p>
    <w:p w14:paraId="6E852703" w14:textId="77777777" w:rsidR="00D82A73" w:rsidRDefault="00D82A73" w:rsidP="00C0788C">
      <w:pPr>
        <w:pStyle w:val="Heading1"/>
        <w:sectPr w:rsidR="00D82A73" w:rsidSect="00D82A73">
          <w:type w:val="continuous"/>
          <w:pgSz w:w="12240" w:h="15840"/>
          <w:pgMar w:top="2160" w:right="720" w:bottom="1080" w:left="720" w:header="504" w:footer="144" w:gutter="0"/>
          <w:cols w:space="720"/>
          <w:titlePg/>
          <w:docGrid w:linePitch="360"/>
        </w:sectPr>
      </w:pPr>
    </w:p>
    <w:p w14:paraId="05368A24" w14:textId="77777777" w:rsidR="00D82A73" w:rsidRDefault="00D82A73" w:rsidP="00C0788C">
      <w:pPr>
        <w:pStyle w:val="Heading1"/>
      </w:pPr>
    </w:p>
    <w:p w14:paraId="185E37DC" w14:textId="77777777" w:rsidR="00D82A73" w:rsidRDefault="00D82A73" w:rsidP="00D82A73">
      <w:pPr>
        <w:pStyle w:val="Heading1"/>
        <w:rPr>
          <w:noProof w:val="0"/>
          <w:u w:val="single"/>
        </w:rPr>
      </w:pPr>
      <w:r>
        <w:t xml:space="preserve">Section </w:t>
      </w:r>
      <w:r w:rsidR="00743FDA">
        <w:t>3</w:t>
      </w:r>
      <w:r>
        <w:t xml:space="preserve"> – Attachments</w:t>
      </w:r>
    </w:p>
    <w:p w14:paraId="7191AFE9" w14:textId="77777777" w:rsidR="00D82A73" w:rsidRPr="00743FDA" w:rsidRDefault="00D82A73" w:rsidP="00743FDA">
      <w:pPr>
        <w:pStyle w:val="Heading2"/>
        <w:rPr>
          <w:b/>
          <w:bCs/>
          <w:sz w:val="24"/>
          <w:szCs w:val="24"/>
          <w:u w:val="single"/>
        </w:rPr>
      </w:pPr>
      <w:r w:rsidRPr="00743FDA">
        <w:rPr>
          <w:b/>
          <w:bCs/>
          <w:u w:val="single"/>
        </w:rPr>
        <w:t>Map:</w:t>
      </w:r>
    </w:p>
    <w:p w14:paraId="7D16784C" w14:textId="77777777" w:rsidR="00D82A73" w:rsidRDefault="00D82A73" w:rsidP="00743FDA">
      <w:pPr>
        <w:spacing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Include a high-quality GIS Map that includes</w:t>
      </w:r>
    </w:p>
    <w:p w14:paraId="62120926" w14:textId="77777777" w:rsidR="00D82A73" w:rsidRDefault="00D82A73" w:rsidP="00743FDA">
      <w:pPr>
        <w:pStyle w:val="ListParagraph"/>
        <w:numPr>
          <w:ilvl w:val="0"/>
          <w:numId w:val="5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Limits of the ESA shown as a polygon (</w:t>
      </w:r>
      <w:r>
        <w:rPr>
          <w:rFonts w:ascii="HelveticaNeueLT Com 55 Roman" w:hAnsi="HelveticaNeueLT Com 55 Roman"/>
          <w:i/>
        </w:rPr>
        <w:t>not</w:t>
      </w:r>
      <w:r>
        <w:rPr>
          <w:rFonts w:ascii="HelveticaNeueLT Com 55 Roman" w:hAnsi="HelveticaNeueLT Com 55 Roman"/>
        </w:rPr>
        <w:t xml:space="preserve"> the EO--the management zone developed with agencies)</w:t>
      </w:r>
    </w:p>
    <w:p w14:paraId="68F5D549" w14:textId="77777777" w:rsidR="00D82A73" w:rsidRDefault="00D82A73" w:rsidP="00743FDA">
      <w:pPr>
        <w:pStyle w:val="ListParagraph"/>
        <w:numPr>
          <w:ilvl w:val="0"/>
          <w:numId w:val="5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Proposed ESA sign locations</w:t>
      </w:r>
    </w:p>
    <w:p w14:paraId="3A045399" w14:textId="77777777" w:rsidR="00D82A73" w:rsidRDefault="00D82A73" w:rsidP="00743FDA">
      <w:pPr>
        <w:pStyle w:val="ListParagraph"/>
        <w:numPr>
          <w:ilvl w:val="0"/>
          <w:numId w:val="5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 xml:space="preserve">Lat/Longs of polygon vertices (please limit to 4-5 vertices) </w:t>
      </w:r>
    </w:p>
    <w:p w14:paraId="5307D4A5" w14:textId="77777777" w:rsidR="00D82A73" w:rsidRDefault="00D82A73" w:rsidP="00743FDA">
      <w:pPr>
        <w:pStyle w:val="ListParagraph"/>
        <w:numPr>
          <w:ilvl w:val="0"/>
          <w:numId w:val="5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 xml:space="preserve">Closest mile post(s) </w:t>
      </w:r>
    </w:p>
    <w:p w14:paraId="6E75A364" w14:textId="77777777" w:rsidR="00D82A73" w:rsidRPr="00743FDA" w:rsidRDefault="00D82A73" w:rsidP="00743FDA">
      <w:pPr>
        <w:pStyle w:val="Heading2"/>
        <w:rPr>
          <w:b/>
          <w:bCs/>
          <w:u w:val="single"/>
        </w:rPr>
      </w:pPr>
      <w:r w:rsidRPr="00743FDA">
        <w:rPr>
          <w:b/>
          <w:bCs/>
          <w:u w:val="single"/>
        </w:rPr>
        <w:t>Location Data:</w:t>
      </w:r>
    </w:p>
    <w:p w14:paraId="320A3149" w14:textId="77777777" w:rsidR="00D82A73" w:rsidRDefault="00D82A73" w:rsidP="00D82A73">
      <w:pPr>
        <w:pStyle w:val="ListParagraph"/>
        <w:numPr>
          <w:ilvl w:val="0"/>
          <w:numId w:val="6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 xml:space="preserve">Create a KMZ of the ESA polygon(s) to be provided to District </w:t>
      </w:r>
    </w:p>
    <w:p w14:paraId="4C117E08" w14:textId="77777777" w:rsidR="00D82A73" w:rsidRPr="00743FDA" w:rsidRDefault="00D82A73" w:rsidP="00D82A73">
      <w:pPr>
        <w:pStyle w:val="ListParagraph"/>
        <w:numPr>
          <w:ilvl w:val="0"/>
          <w:numId w:val="6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Create Lat/long table of polygon vertices to be included in project SP (please limit to 4-5 vertices)</w:t>
      </w:r>
    </w:p>
    <w:p w14:paraId="561CE1CE" w14:textId="77777777" w:rsidR="00D82A73" w:rsidRPr="00743FDA" w:rsidRDefault="00D82A73" w:rsidP="00743FDA">
      <w:pPr>
        <w:pStyle w:val="Heading2"/>
        <w:rPr>
          <w:b/>
          <w:bCs/>
          <w:u w:val="single"/>
        </w:rPr>
      </w:pPr>
      <w:r w:rsidRPr="00743FDA">
        <w:rPr>
          <w:b/>
          <w:bCs/>
          <w:u w:val="single"/>
        </w:rPr>
        <w:t>Photos:</w:t>
      </w:r>
    </w:p>
    <w:p w14:paraId="2D0F8111" w14:textId="77777777" w:rsidR="00D82A73" w:rsidRDefault="00D82A73" w:rsidP="00D82A73">
      <w:pPr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Include pictures with captions of the:</w:t>
      </w:r>
    </w:p>
    <w:p w14:paraId="46D72BDD" w14:textId="77777777" w:rsidR="00D82A73" w:rsidRDefault="00D82A73" w:rsidP="00D82A73">
      <w:pPr>
        <w:pStyle w:val="ListParagraph"/>
        <w:numPr>
          <w:ilvl w:val="0"/>
          <w:numId w:val="7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ESA locations relative to existing structures/road/mile post</w:t>
      </w:r>
    </w:p>
    <w:p w14:paraId="47BA8A16" w14:textId="77777777" w:rsidR="00D82A73" w:rsidRDefault="00D82A73" w:rsidP="00D82A73">
      <w:pPr>
        <w:pStyle w:val="ListParagraph"/>
        <w:numPr>
          <w:ilvl w:val="0"/>
          <w:numId w:val="7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Habitat (picture taken from one of the perspectives of one of the ESAs signs)</w:t>
      </w:r>
    </w:p>
    <w:p w14:paraId="5A504ECC" w14:textId="77777777" w:rsidR="00D82A73" w:rsidRPr="00743FDA" w:rsidRDefault="00D82A73" w:rsidP="00D82A73">
      <w:pPr>
        <w:pStyle w:val="ListParagraph"/>
        <w:numPr>
          <w:ilvl w:val="0"/>
          <w:numId w:val="7"/>
        </w:numPr>
        <w:spacing w:before="0" w:after="0" w:line="240" w:lineRule="auto"/>
        <w:jc w:val="both"/>
        <w:rPr>
          <w:rFonts w:ascii="HelveticaNeueLT Com 55 Roman" w:hAnsi="HelveticaNeueLT Com 55 Roman"/>
        </w:rPr>
      </w:pPr>
      <w:r>
        <w:rPr>
          <w:rFonts w:ascii="HelveticaNeueLT Com 55 Roman" w:hAnsi="HelveticaNeueLT Com 55 Roman"/>
        </w:rPr>
        <w:t>Species – include a picture of the species photographed on site</w:t>
      </w:r>
    </w:p>
    <w:p w14:paraId="55EBDC06" w14:textId="77777777" w:rsidR="00D82A73" w:rsidRPr="00743FDA" w:rsidRDefault="00D82A73" w:rsidP="00743FDA">
      <w:pPr>
        <w:pStyle w:val="Heading2"/>
        <w:rPr>
          <w:b/>
          <w:bCs/>
          <w:u w:val="single"/>
        </w:rPr>
      </w:pPr>
      <w:r w:rsidRPr="00743FDA">
        <w:rPr>
          <w:b/>
          <w:bCs/>
          <w:u w:val="single"/>
        </w:rPr>
        <w:t>Coordination &amp; Construction/Maintenance Correspondence</w:t>
      </w:r>
    </w:p>
    <w:p w14:paraId="5464ABF1" w14:textId="77777777" w:rsidR="00D82A73" w:rsidRPr="00743FDA" w:rsidRDefault="00D82A73" w:rsidP="00D82A73">
      <w:pPr>
        <w:jc w:val="both"/>
        <w:rPr>
          <w:rFonts w:ascii="HelveticaNeueLT Com 55 Roman" w:hAnsi="HelveticaNeueLT Com 55 Roman"/>
          <w:highlight w:val="lightGray"/>
        </w:rPr>
      </w:pPr>
      <w:r>
        <w:rPr>
          <w:rFonts w:ascii="HelveticaNeueLT Com 55 Roman" w:hAnsi="HelveticaNeueLT Com 55 Roman"/>
        </w:rPr>
        <w:t>Please attach any and all emails or meeting minutes as PDFs</w:t>
      </w:r>
    </w:p>
    <w:p w14:paraId="35252D9E" w14:textId="77777777" w:rsidR="00D82A73" w:rsidRPr="00743FDA" w:rsidRDefault="00D82A73" w:rsidP="00743FDA">
      <w:pPr>
        <w:pStyle w:val="Heading2"/>
        <w:rPr>
          <w:b/>
          <w:bCs/>
          <w:u w:val="single"/>
        </w:rPr>
      </w:pPr>
      <w:r w:rsidRPr="00743FDA">
        <w:rPr>
          <w:b/>
          <w:bCs/>
          <w:u w:val="single"/>
        </w:rPr>
        <w:t>Send this signed form and all attachments to:</w:t>
      </w:r>
    </w:p>
    <w:p w14:paraId="6E53E3E8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USFWS and GADNR contact (according to county) for federal species</w:t>
      </w:r>
    </w:p>
    <w:p w14:paraId="235B2F7F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GADNR contact (according to county) for state species</w:t>
      </w:r>
    </w:p>
    <w:p w14:paraId="7C39EA7C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GDOT IOEQ AOH (</w:t>
      </w:r>
      <w:hyperlink r:id="rId19" w:history="1">
        <w:r>
          <w:rPr>
            <w:rStyle w:val="Hyperlink"/>
            <w:rFonts w:ascii="HelveticaNeueLT Com 55 Roman" w:hAnsi="HelveticaNeueLT Com 55 Roman"/>
          </w:rPr>
          <w:t>IOEQ@dot.ga.gov</w:t>
        </w:r>
      </w:hyperlink>
      <w:r>
        <w:rPr>
          <w:rFonts w:ascii="HelveticaNeueLT Com 55 Roman" w:hAnsi="HelveticaNeueLT Com 55 Roman" w:cstheme="minorHAnsi"/>
        </w:rPr>
        <w:t xml:space="preserve">) </w:t>
      </w:r>
    </w:p>
    <w:p w14:paraId="54E57E99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Maintenance Oversight of Environmental Services (</w:t>
      </w:r>
      <w:hyperlink r:id="rId20" w:history="1">
        <w:r>
          <w:rPr>
            <w:rStyle w:val="Hyperlink"/>
            <w:rFonts w:ascii="HelveticaNeueLT Com 55 Roman" w:hAnsi="HelveticaNeueLT Com 55 Roman" w:cstheme="minorHAnsi"/>
          </w:rPr>
          <w:t>MOES@dot.ga.gov</w:t>
        </w:r>
      </w:hyperlink>
      <w:r>
        <w:rPr>
          <w:rFonts w:ascii="HelveticaNeueLT Com 55 Roman" w:hAnsi="HelveticaNeueLT Com 55 Roman" w:cstheme="minorHAnsi"/>
        </w:rPr>
        <w:t>)</w:t>
      </w:r>
    </w:p>
    <w:p w14:paraId="03368EA0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Assistant State Maintenance Engineer</w:t>
      </w:r>
    </w:p>
    <w:p w14:paraId="5F0A37D6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Landscape Architect Manager</w:t>
      </w:r>
    </w:p>
    <w:p w14:paraId="260CF0ED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State Maintenance Liaisons</w:t>
      </w:r>
    </w:p>
    <w:p w14:paraId="598378F5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District Maintenance Engineer</w:t>
      </w:r>
    </w:p>
    <w:p w14:paraId="23C42613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District Maintenance Manager</w:t>
      </w:r>
    </w:p>
    <w:p w14:paraId="36F55CED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District Environmental Compliance Specialist</w:t>
      </w:r>
    </w:p>
    <w:p w14:paraId="7DFAC882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Utilities Liaison</w:t>
      </w:r>
    </w:p>
    <w:p w14:paraId="18EB3052" w14:textId="77777777" w:rsidR="00D82A73" w:rsidRDefault="00D82A73" w:rsidP="00D82A73">
      <w:pPr>
        <w:pStyle w:val="ListParagraph"/>
        <w:numPr>
          <w:ilvl w:val="0"/>
          <w:numId w:val="8"/>
        </w:numPr>
        <w:spacing w:before="0" w:after="0" w:line="240" w:lineRule="auto"/>
        <w:jc w:val="both"/>
        <w:rPr>
          <w:rFonts w:ascii="HelveticaNeueLT Com 55 Roman" w:hAnsi="HelveticaNeueLT Com 55 Roman" w:cstheme="minorHAnsi"/>
        </w:rPr>
      </w:pPr>
      <w:r>
        <w:rPr>
          <w:rFonts w:ascii="HelveticaNeueLT Com 55 Roman" w:hAnsi="HelveticaNeueLT Com 55 Roman" w:cstheme="minorHAnsi"/>
        </w:rPr>
        <w:t>District Utility Manager</w:t>
      </w:r>
    </w:p>
    <w:p w14:paraId="11A96E78" w14:textId="77777777" w:rsidR="00AA2557" w:rsidRDefault="00AA2557" w:rsidP="00C0788C">
      <w:pPr>
        <w:pStyle w:val="Heading1"/>
        <w:sectPr w:rsidR="00AA2557" w:rsidSect="00D82A73">
          <w:pgSz w:w="12240" w:h="15840"/>
          <w:pgMar w:top="2160" w:right="720" w:bottom="1080" w:left="720" w:header="504" w:footer="144" w:gutter="0"/>
          <w:cols w:space="720"/>
          <w:titlePg/>
          <w:docGrid w:linePitch="360"/>
        </w:sectPr>
      </w:pPr>
    </w:p>
    <w:p w14:paraId="2BFF994F" w14:textId="77777777" w:rsidR="00C0788C" w:rsidRDefault="00C0788C" w:rsidP="00C0788C">
      <w:pPr>
        <w:pStyle w:val="Heading1"/>
      </w:pPr>
      <w:r>
        <w:lastRenderedPageBreak/>
        <w:t>Toolkit revision history</w:t>
      </w:r>
    </w:p>
    <w:p w14:paraId="07A92985" w14:textId="77777777" w:rsidR="00B6752A" w:rsidRPr="00B6752A" w:rsidRDefault="00B6752A" w:rsidP="00B6752A"/>
    <w:tbl>
      <w:tblPr>
        <w:tblStyle w:val="TableGrid"/>
        <w:tblW w:w="10885" w:type="dxa"/>
        <w:tblLook w:val="04A0" w:firstRow="1" w:lastRow="0" w:firstColumn="1" w:lastColumn="0" w:noHBand="0" w:noVBand="1"/>
      </w:tblPr>
      <w:tblGrid>
        <w:gridCol w:w="4315"/>
        <w:gridCol w:w="4410"/>
        <w:gridCol w:w="2160"/>
      </w:tblGrid>
      <w:tr w:rsidR="00C0788C" w14:paraId="33C8D63B" w14:textId="77777777" w:rsidTr="00275AD8">
        <w:trPr>
          <w:trHeight w:val="404"/>
        </w:trPr>
        <w:tc>
          <w:tcPr>
            <w:tcW w:w="4315" w:type="dxa"/>
            <w:shd w:val="clear" w:color="auto" w:fill="085695"/>
            <w:vAlign w:val="center"/>
          </w:tcPr>
          <w:p w14:paraId="7FAA812B" w14:textId="77777777" w:rsidR="00C0788C" w:rsidRPr="00B6752A" w:rsidRDefault="00B6752A" w:rsidP="00B6752A">
            <w:pPr>
              <w:spacing w:before="0"/>
              <w:jc w:val="center"/>
              <w:textAlignment w:val="baseline"/>
              <w:rPr>
                <w:rFonts w:eastAsiaTheme="minorEastAsia"/>
                <w:b/>
                <w:bCs/>
                <w:color w:val="FFFFFF" w:themeColor="background1"/>
              </w:rPr>
            </w:pPr>
            <w:r w:rsidRPr="00B6752A">
              <w:rPr>
                <w:rFonts w:eastAsiaTheme="minorEastAsia"/>
                <w:b/>
                <w:bCs/>
                <w:color w:val="FFFFFF" w:themeColor="background1"/>
              </w:rPr>
              <w:t>Revision Description</w:t>
            </w:r>
          </w:p>
        </w:tc>
        <w:tc>
          <w:tcPr>
            <w:tcW w:w="4410" w:type="dxa"/>
            <w:shd w:val="clear" w:color="auto" w:fill="085695"/>
            <w:vAlign w:val="center"/>
          </w:tcPr>
          <w:p w14:paraId="4B2A551E" w14:textId="77777777" w:rsidR="00C0788C" w:rsidRPr="00B6752A" w:rsidRDefault="00B6752A" w:rsidP="00B6752A">
            <w:pPr>
              <w:spacing w:before="0"/>
              <w:jc w:val="center"/>
              <w:textAlignment w:val="baseline"/>
              <w:rPr>
                <w:rFonts w:eastAsiaTheme="minorEastAsia"/>
                <w:b/>
                <w:bCs/>
                <w:color w:val="FFFFFF" w:themeColor="background1"/>
              </w:rPr>
            </w:pPr>
            <w:r w:rsidRPr="00B6752A">
              <w:rPr>
                <w:rFonts w:eastAsiaTheme="minorEastAsia"/>
                <w:b/>
                <w:bCs/>
                <w:color w:val="FFFFFF" w:themeColor="background1"/>
              </w:rPr>
              <w:t>Relevant Sections</w:t>
            </w:r>
          </w:p>
        </w:tc>
        <w:tc>
          <w:tcPr>
            <w:tcW w:w="2160" w:type="dxa"/>
            <w:shd w:val="clear" w:color="auto" w:fill="085695"/>
            <w:vAlign w:val="center"/>
          </w:tcPr>
          <w:p w14:paraId="32103B89" w14:textId="77777777" w:rsidR="00C0788C" w:rsidRPr="00B6752A" w:rsidRDefault="00B6752A" w:rsidP="00B6752A">
            <w:pPr>
              <w:spacing w:before="0"/>
              <w:jc w:val="center"/>
              <w:textAlignment w:val="baseline"/>
              <w:rPr>
                <w:rFonts w:eastAsiaTheme="minorEastAsia"/>
                <w:b/>
                <w:bCs/>
                <w:color w:val="FFFFFF" w:themeColor="background1"/>
              </w:rPr>
            </w:pPr>
            <w:r w:rsidRPr="00B6752A">
              <w:rPr>
                <w:rFonts w:eastAsiaTheme="minorEastAsia"/>
                <w:b/>
                <w:bCs/>
                <w:color w:val="FFFFFF" w:themeColor="background1"/>
              </w:rPr>
              <w:t>Revision Date</w:t>
            </w:r>
          </w:p>
        </w:tc>
      </w:tr>
      <w:tr w:rsidR="00C0788C" w14:paraId="25D47ABC" w14:textId="77777777" w:rsidTr="00275AD8">
        <w:trPr>
          <w:trHeight w:val="447"/>
        </w:trPr>
        <w:tc>
          <w:tcPr>
            <w:tcW w:w="4315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ACF58A5" w14:textId="77777777" w:rsidR="00C0788C" w:rsidRPr="005D4595" w:rsidRDefault="00B6752A" w:rsidP="00B6752A">
            <w:pPr>
              <w:spacing w:before="0"/>
              <w:jc w:val="center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Initial Publication</w:t>
            </w:r>
          </w:p>
        </w:tc>
        <w:tc>
          <w:tcPr>
            <w:tcW w:w="441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F888929" w14:textId="77777777" w:rsidR="00C0788C" w:rsidRPr="005D4595" w:rsidRDefault="00CB198F" w:rsidP="00B6752A">
            <w:pPr>
              <w:spacing w:before="0"/>
              <w:jc w:val="center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All</w:t>
            </w:r>
          </w:p>
        </w:tc>
        <w:tc>
          <w:tcPr>
            <w:tcW w:w="216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402ADDA" w14:textId="77777777" w:rsidR="00C0788C" w:rsidRPr="00874163" w:rsidRDefault="004C632A" w:rsidP="00B6752A">
            <w:pPr>
              <w:spacing w:before="0"/>
              <w:jc w:val="center"/>
              <w:textAlignment w:val="baseline"/>
              <w:rPr>
                <w:rFonts w:eastAsiaTheme="minorEastAsia"/>
                <w:highlight w:val="yellow"/>
              </w:rPr>
            </w:pPr>
            <w:sdt>
              <w:sdtPr>
                <w:rPr>
                  <w:highlight w:val="yellow"/>
                </w:rPr>
                <w:id w:val="-1344702627"/>
                <w:placeholder>
                  <w:docPart w:val="3FBDD85BF2774013B3682EC82CDC7D71"/>
                </w:placeholder>
                <w:date w:fullDate="2022-05-18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662621" w:rsidRPr="00874163">
                  <w:rPr>
                    <w:highlight w:val="yellow"/>
                  </w:rPr>
                  <w:t>5/18/2022</w:t>
                </w:r>
              </w:sdtContent>
            </w:sdt>
          </w:p>
        </w:tc>
      </w:tr>
      <w:tr w:rsidR="00CB198F" w14:paraId="036589C8" w14:textId="77777777" w:rsidTr="00275AD8">
        <w:trPr>
          <w:trHeight w:val="447"/>
        </w:trPr>
        <w:tc>
          <w:tcPr>
            <w:tcW w:w="4315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3753F8F" w14:textId="77777777" w:rsidR="00CB198F" w:rsidRDefault="00CB198F" w:rsidP="00B6752A">
            <w:pPr>
              <w:spacing w:before="0"/>
              <w:jc w:val="center"/>
              <w:textAlignment w:val="baseline"/>
              <w:rPr>
                <w:rFonts w:eastAsiaTheme="minorEastAsia"/>
              </w:rPr>
            </w:pPr>
          </w:p>
        </w:tc>
        <w:tc>
          <w:tcPr>
            <w:tcW w:w="441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41432CF" w14:textId="77777777" w:rsidR="00CB198F" w:rsidRDefault="00CB198F" w:rsidP="00B6752A">
            <w:pPr>
              <w:spacing w:before="0"/>
              <w:jc w:val="center"/>
              <w:textAlignment w:val="baseline"/>
              <w:rPr>
                <w:rFonts w:eastAsiaTheme="minorEastAsia"/>
              </w:rPr>
            </w:pPr>
          </w:p>
        </w:tc>
        <w:tc>
          <w:tcPr>
            <w:tcW w:w="2160" w:type="dxa"/>
            <w:shd w:val="clear" w:color="auto" w:fill="auto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5EDEB38" w14:textId="77777777" w:rsidR="00CB198F" w:rsidRDefault="004C632A" w:rsidP="00B6752A">
            <w:pPr>
              <w:spacing w:before="0"/>
              <w:jc w:val="center"/>
              <w:textAlignment w:val="baseline"/>
            </w:pPr>
            <w:sdt>
              <w:sdtPr>
                <w:id w:val="-1195152785"/>
                <w:placeholder>
                  <w:docPart w:val="B83F6634CC164788A7868232087743B7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CB198F" w:rsidRPr="005948AD">
                  <w:rPr>
                    <w:rStyle w:val="PlaceholderText"/>
                    <w:color w:val="auto"/>
                  </w:rPr>
                  <w:t>Choose the Date</w:t>
                </w:r>
              </w:sdtContent>
            </w:sdt>
          </w:p>
        </w:tc>
      </w:tr>
    </w:tbl>
    <w:p w14:paraId="6963673D" w14:textId="77777777" w:rsidR="00C0788C" w:rsidRPr="00C0788C" w:rsidRDefault="00C0788C" w:rsidP="00C0788C"/>
    <w:sectPr w:rsidR="00C0788C" w:rsidRPr="00C0788C" w:rsidSect="00AE7683">
      <w:pgSz w:w="12240" w:h="15840"/>
      <w:pgMar w:top="2160" w:right="720" w:bottom="1080" w:left="720" w:header="504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CC958" w14:textId="77777777" w:rsidR="005C31EF" w:rsidRDefault="005C31EF" w:rsidP="00135F2A">
      <w:r>
        <w:separator/>
      </w:r>
    </w:p>
  </w:endnote>
  <w:endnote w:type="continuationSeparator" w:id="0">
    <w:p w14:paraId="79795398" w14:textId="77777777" w:rsidR="005C31EF" w:rsidRDefault="005C31EF" w:rsidP="0013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antGarde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vantGarde-Book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HelveticaNeue-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78684" w14:textId="77777777" w:rsidR="004C632A" w:rsidRDefault="004C63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B3335" w14:textId="77777777" w:rsidR="00522F4E" w:rsidRDefault="00135F2A" w:rsidP="00015250">
    <w:pPr>
      <w:tabs>
        <w:tab w:val="left" w:pos="4019"/>
        <w:tab w:val="right" w:pos="10800"/>
      </w:tabs>
    </w:pPr>
    <w:r w:rsidRPr="00522F4E">
      <mc:AlternateContent>
        <mc:Choice Requires="wps">
          <w:drawing>
            <wp:anchor distT="0" distB="0" distL="114300" distR="114300" simplePos="0" relativeHeight="251662336" behindDoc="0" locked="0" layoutInCell="1" allowOverlap="1" wp14:anchorId="1A903C6A" wp14:editId="2A6A5DCA">
              <wp:simplePos x="0" y="0"/>
              <wp:positionH relativeFrom="column">
                <wp:posOffset>-457200</wp:posOffset>
              </wp:positionH>
              <wp:positionV relativeFrom="paragraph">
                <wp:posOffset>-108423</wp:posOffset>
              </wp:positionV>
              <wp:extent cx="7772400" cy="91440"/>
              <wp:effectExtent l="0" t="0" r="19050" b="22860"/>
              <wp:wrapNone/>
              <wp:docPr id="2" name="Rectangle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"/>
                      </a:xfrm>
                      <a:prstGeom prst="rect">
                        <a:avLst/>
                      </a:prstGeom>
                      <a:solidFill>
                        <a:srgbClr val="0C784C"/>
                      </a:solidFill>
                      <a:ln>
                        <a:solidFill>
                          <a:srgbClr val="0C784C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5E9DB62" id="Rectangle 2" o:spid="_x0000_s1026" alt="&quot;&quot;" style="position:absolute;margin-left:-36pt;margin-top:-8.55pt;width:612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" fillcolor="#0c784c" strokecolor="#0c784c" strokeweight="1pt"/>
          </w:pict>
        </mc:Fallback>
      </mc:AlternateContent>
    </w:r>
    <w:r>
      <w:t>Last Updated:</w:t>
    </w:r>
    <w:r w:rsidR="00DF684D">
      <w:t xml:space="preserve"> </w:t>
    </w:r>
    <w:sdt>
      <w:sdtPr>
        <w:id w:val="-490713332"/>
        <w:placeholder>
          <w:docPart w:val="4D9460EF7F584BBB9F67F7B641BBFFCE"/>
        </w:placeholder>
        <w:showingPlcHdr/>
        <w:date>
          <w:dateFormat w:val="M/d/yyyy"/>
          <w:lid w:val="en-US"/>
          <w:storeMappedDataAs w:val="dateTime"/>
          <w:calendar w:val="gregorian"/>
        </w:date>
      </w:sdtPr>
      <w:sdtEndPr/>
      <w:sdtContent>
        <w:r w:rsidR="005948AD" w:rsidRPr="005948AD">
          <w:rPr>
            <w:rStyle w:val="PlaceholderText"/>
            <w:color w:val="auto"/>
          </w:rPr>
          <w:t>Choose the Date</w:t>
        </w:r>
      </w:sdtContent>
    </w:sdt>
    <w:r>
      <w:tab/>
    </w:r>
    <w:r w:rsidR="00015250">
      <w:tab/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01F0" w14:textId="77777777" w:rsidR="00FC3C20" w:rsidRPr="00CB198F" w:rsidRDefault="00CB198F" w:rsidP="00CB198F">
    <w:pPr>
      <w:tabs>
        <w:tab w:val="left" w:pos="4019"/>
        <w:tab w:val="right" w:pos="10800"/>
      </w:tabs>
    </w:pPr>
    <w:r w:rsidRPr="00522F4E">
      <mc:AlternateContent>
        <mc:Choice Requires="wps">
          <w:drawing>
            <wp:anchor distT="0" distB="0" distL="114300" distR="114300" simplePos="0" relativeHeight="251658752" behindDoc="0" locked="0" layoutInCell="1" allowOverlap="1" wp14:anchorId="00B7188C" wp14:editId="0B35515C">
              <wp:simplePos x="0" y="0"/>
              <wp:positionH relativeFrom="column">
                <wp:posOffset>-457200</wp:posOffset>
              </wp:positionH>
              <wp:positionV relativeFrom="paragraph">
                <wp:posOffset>-108423</wp:posOffset>
              </wp:positionV>
              <wp:extent cx="7772400" cy="91440"/>
              <wp:effectExtent l="0" t="0" r="19050" b="22860"/>
              <wp:wrapNone/>
              <wp:docPr id="5" name="Rectangl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"/>
                      </a:xfrm>
                      <a:prstGeom prst="rect">
                        <a:avLst/>
                      </a:prstGeom>
                      <a:solidFill>
                        <a:srgbClr val="0C784C"/>
                      </a:solidFill>
                      <a:ln>
                        <a:solidFill>
                          <a:srgbClr val="0C784C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4B35F4" id="Rectangle 5" o:spid="_x0000_s1026" alt="&quot;&quot;" style="position:absolute;margin-left:-36pt;margin-top:-8.55pt;width:612pt;height:7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" fillcolor="#0c784c" strokecolor="#0c784c" strokeweight="1pt"/>
          </w:pict>
        </mc:Fallback>
      </mc:AlternateContent>
    </w:r>
    <w:r>
      <w:t xml:space="preserve">Last Updated: </w:t>
    </w:r>
    <w:sdt>
      <w:sdtPr>
        <w:id w:val="-229848764"/>
        <w:placeholder>
          <w:docPart w:val="22D0BC69C63F4E598BA8CD6C1215F9EE"/>
        </w:placeholder>
        <w:date w:fullDate="2022-06-09T00:00:00Z">
          <w:dateFormat w:val="M/d/yyyy"/>
          <w:lid w:val="en-US"/>
          <w:storeMappedDataAs w:val="dateTime"/>
          <w:calendar w:val="gregorian"/>
        </w:date>
      </w:sdtPr>
      <w:sdtEndPr/>
      <w:sdtContent>
        <w:r w:rsidR="00005805">
          <w:t>6/9/2022</w:t>
        </w:r>
      </w:sdtContent>
    </w:sdt>
    <w:r>
      <w:tab/>
    </w:r>
    <w:r>
      <w:tab/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rPr>
        <w:noProof w:val="0"/>
      </w:rPr>
      <w:t>2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7E9" w14:textId="77777777" w:rsidR="00AA2557" w:rsidRDefault="00AA2557" w:rsidP="00AA2557">
    <w:pPr>
      <w:jc w:val="both"/>
      <w:rPr>
        <w:rFonts w:ascii="HelveticaNeueLT Com 55 Roman" w:hAnsi="HelveticaNeueLT Com 55 Roman"/>
        <w:i/>
        <w:noProof w:val="0"/>
      </w:rPr>
    </w:pPr>
    <w:r>
      <w:rPr>
        <w:rFonts w:ascii="HelveticaNeueLT Com 55 Roman" w:hAnsi="HelveticaNeueLT Com 55 Roman"/>
        <w:b/>
        <w:i/>
      </w:rPr>
      <w:t>Important</w:t>
    </w:r>
    <w:r>
      <w:rPr>
        <w:rFonts w:ascii="HelveticaNeueLT Com 55 Roman" w:hAnsi="HelveticaNeueLT Com 55 Roman"/>
        <w:i/>
      </w:rPr>
      <w:t>: If any of the proposed construction/maintenance activities are in conflict with the above-mentioned commitments, District Maintenance Manager shall consult with Maintenance Oversight of Environmental Services (</w:t>
    </w:r>
    <w:hyperlink r:id="rId1" w:history="1">
      <w:r>
        <w:rPr>
          <w:rStyle w:val="Hyperlink"/>
          <w:rFonts w:ascii="HelveticaNeueLT Com 55 Roman" w:hAnsi="HelveticaNeueLT Com 55 Roman"/>
          <w:i/>
        </w:rPr>
        <w:t>MOES@dot.ga.gov</w:t>
      </w:r>
    </w:hyperlink>
    <w:r>
      <w:rPr>
        <w:rFonts w:ascii="HelveticaNeueLT Com 55 Roman" w:hAnsi="HelveticaNeueLT Com 55 Roman"/>
        <w:i/>
      </w:rPr>
      <w:t>) and GDOT IOEQ Submittals Inbox (</w:t>
    </w:r>
    <w:r>
      <w:rPr>
        <w:rStyle w:val="Hyperlink"/>
      </w:rPr>
      <w:t>IOEQsubmittals@dot.ga.gov</w:t>
    </w:r>
    <w:r>
      <w:rPr>
        <w:rFonts w:ascii="HelveticaNeueLT Com 55 Roman" w:hAnsi="HelveticaNeueLT Com 55 Roman"/>
        <w:i/>
      </w:rPr>
      <w:t xml:space="preserve">). Agency consultation may be required prior to start of maintenance activity.  </w:t>
    </w:r>
  </w:p>
  <w:p w14:paraId="515DB18C" w14:textId="77777777" w:rsidR="00AA2557" w:rsidRDefault="00AA2557" w:rsidP="00AA2557">
    <w:pPr>
      <w:pStyle w:val="Footer"/>
      <w:rPr>
        <w:rFonts w:asciiTheme="minorHAnsi" w:hAnsiTheme="minorHAnsi"/>
      </w:rPr>
    </w:pPr>
  </w:p>
  <w:p w14:paraId="127121C7" w14:textId="77777777" w:rsidR="00AA2557" w:rsidRDefault="00AA2557" w:rsidP="00AA2557">
    <w:pPr>
      <w:pStyle w:val="Footer"/>
      <w:rPr>
        <w:rFonts w:ascii="HelveticaNeueLT Com 55 Roman" w:hAnsi="HelveticaNeueLT Com 55 Roman"/>
        <w:b/>
        <w:u w:val="single"/>
      </w:rPr>
    </w:pPr>
    <w:r>
      <w:rPr>
        <w:rFonts w:ascii="HelveticaNeueLT Com 55 Roman" w:hAnsi="HelveticaNeueLT Com 55 Roman"/>
        <w:b/>
      </w:rPr>
      <w:t xml:space="preserve">State Environmental Administrator: </w:t>
    </w:r>
    <w:r>
      <w:rPr>
        <w:rFonts w:ascii="HelveticaNeueLT Com 55 Roman" w:hAnsi="HelveticaNeueLT Com 55 Roman"/>
        <w:b/>
        <w:u w:val="single"/>
      </w:rPr>
      <w:tab/>
    </w:r>
    <w:r>
      <w:rPr>
        <w:rFonts w:ascii="HelveticaNeueLT Com 55 Roman" w:hAnsi="HelveticaNeueLT Com 55 Roman"/>
        <w:b/>
        <w:u w:val="single"/>
      </w:rPr>
      <w:tab/>
    </w:r>
  </w:p>
  <w:p w14:paraId="19298193" w14:textId="77777777" w:rsidR="00AA2557" w:rsidRDefault="00AA2557" w:rsidP="00AA2557">
    <w:pPr>
      <w:pStyle w:val="Footer"/>
      <w:spacing w:after="0"/>
      <w:rPr>
        <w:rFonts w:asciiTheme="minorHAnsi" w:hAnsiTheme="minorHAnsi"/>
      </w:rPr>
    </w:pPr>
    <w:r>
      <w:rPr>
        <w:rFonts w:ascii="HelveticaNeueLT Com 55 Roman" w:hAnsi="HelveticaNeueLT Com 55 Roman"/>
        <w:b/>
      </w:rPr>
      <w:t xml:space="preserve">Date: </w:t>
    </w:r>
    <w:sdt>
      <w:sdtPr>
        <w:rPr>
          <w:rFonts w:ascii="HelveticaNeueLT Com 55 Roman" w:hAnsi="HelveticaNeueLT Com 55 Roman"/>
          <w:b/>
        </w:rPr>
        <w:id w:val="2029065091"/>
        <w:placeholder>
          <w:docPart w:val="72A8D6EA5A6D4B2DAD2FD22D348779BF"/>
        </w:placeholder>
        <w:showingPlcHdr/>
        <w:date>
          <w:dateFormat w:val="M/d/yyyy"/>
          <w:lid w:val="en-US"/>
          <w:storeMappedDataAs w:val="dateTime"/>
          <w:calendar w:val="gregorian"/>
        </w:date>
      </w:sdtPr>
      <w:sdtEndPr/>
      <w:sdtContent>
        <w:r>
          <w:rPr>
            <w:rFonts w:ascii="HelveticaNeueLT Com 55 Roman" w:hAnsi="HelveticaNeueLT Com 55 Roman"/>
            <w:b/>
            <w:i/>
            <w:iCs/>
            <w:color w:val="A6A6A6" w:themeColor="background1" w:themeShade="A6"/>
          </w:rPr>
          <w:t>mm/dd/yyy</w:t>
        </w:r>
      </w:sdtContent>
    </w:sdt>
  </w:p>
  <w:p w14:paraId="685C934E" w14:textId="77777777" w:rsidR="00AA2557" w:rsidRDefault="00AA2557" w:rsidP="00015250">
    <w:pPr>
      <w:tabs>
        <w:tab w:val="left" w:pos="4019"/>
        <w:tab w:val="right" w:pos="10800"/>
      </w:tabs>
    </w:pPr>
    <w:r w:rsidRPr="00522F4E">
      <mc:AlternateContent>
        <mc:Choice Requires="wps">
          <w:drawing>
            <wp:anchor distT="0" distB="0" distL="114300" distR="114300" simplePos="0" relativeHeight="251667456" behindDoc="0" locked="0" layoutInCell="1" allowOverlap="1" wp14:anchorId="177EE721" wp14:editId="7A759E83">
              <wp:simplePos x="0" y="0"/>
              <wp:positionH relativeFrom="column">
                <wp:posOffset>-563880</wp:posOffset>
              </wp:positionH>
              <wp:positionV relativeFrom="paragraph">
                <wp:posOffset>153670</wp:posOffset>
              </wp:positionV>
              <wp:extent cx="7772400" cy="91440"/>
              <wp:effectExtent l="0" t="0" r="19050" b="22860"/>
              <wp:wrapNone/>
              <wp:docPr id="6" name="Rectangle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91440"/>
                      </a:xfrm>
                      <a:prstGeom prst="rect">
                        <a:avLst/>
                      </a:prstGeom>
                      <a:solidFill>
                        <a:srgbClr val="0C784C"/>
                      </a:solidFill>
                      <a:ln>
                        <a:solidFill>
                          <a:srgbClr val="0C784C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0A4E693" id="Rectangle 6" o:spid="_x0000_s1026" alt="&quot;&quot;" style="position:absolute;margin-left:-44.4pt;margin-top:12.1pt;width:612pt;height:7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" fillcolor="#0c784c" strokecolor="#0c784c" strokeweight="1pt"/>
          </w:pict>
        </mc:Fallback>
      </mc:AlternateContent>
    </w:r>
  </w:p>
  <w:p w14:paraId="428C0C4D" w14:textId="77777777" w:rsidR="00AA2557" w:rsidRDefault="00AA2557" w:rsidP="00015250">
    <w:pPr>
      <w:tabs>
        <w:tab w:val="left" w:pos="4019"/>
        <w:tab w:val="right" w:pos="10800"/>
      </w:tabs>
    </w:pPr>
    <w:r>
      <w:t xml:space="preserve">Last Updated: </w:t>
    </w:r>
    <w:sdt>
      <w:sdtPr>
        <w:id w:val="1874038820"/>
        <w:placeholder>
          <w:docPart w:val="E09D3626ECC845DC8168EEB49E2173A9"/>
        </w:placeholder>
        <w:showingPlcHdr/>
        <w:date>
          <w:dateFormat w:val="M/d/yyyy"/>
          <w:lid w:val="en-US"/>
          <w:storeMappedDataAs w:val="dateTime"/>
          <w:calendar w:val="gregorian"/>
        </w:date>
      </w:sdtPr>
      <w:sdtEndPr/>
      <w:sdtContent>
        <w:r w:rsidRPr="005948AD">
          <w:rPr>
            <w:rStyle w:val="PlaceholderText"/>
            <w:color w:val="auto"/>
          </w:rPr>
          <w:t>Choose the Date</w:t>
        </w:r>
      </w:sdtContent>
    </w:sdt>
    <w:r>
      <w:tab/>
    </w:r>
    <w:r>
      <w:tab/>
    </w: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DA680" w14:textId="77777777" w:rsidR="005C31EF" w:rsidRDefault="005C31EF" w:rsidP="00135F2A">
      <w:r>
        <w:separator/>
      </w:r>
    </w:p>
  </w:footnote>
  <w:footnote w:type="continuationSeparator" w:id="0">
    <w:p w14:paraId="27E229D5" w14:textId="77777777" w:rsidR="005C31EF" w:rsidRDefault="005C31EF" w:rsidP="00135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6F83F" w14:textId="77777777" w:rsidR="004C632A" w:rsidRDefault="004C63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BEF39" w14:textId="77777777" w:rsidR="000E0437" w:rsidRDefault="00522F4E" w:rsidP="002B5F61">
    <w:pPr>
      <w:pStyle w:val="Title"/>
      <w:tabs>
        <w:tab w:val="clear" w:pos="9360"/>
      </w:tabs>
      <w:jc w:val="right"/>
      <w:rPr>
        <w:sz w:val="40"/>
        <w:szCs w:val="40"/>
      </w:rPr>
    </w:pPr>
    <w:r w:rsidRPr="00262A69">
      <w:rPr>
        <w:sz w:val="40"/>
        <w:szCs w:val="40"/>
      </w:rPr>
      <w:t xml:space="preserve">ECOLOGY </w:t>
    </w:r>
    <w:r w:rsidR="005D3255" w:rsidRPr="00262A69">
      <w:rPr>
        <w:sz w:val="40"/>
        <w:szCs w:val="40"/>
      </w:rPr>
      <w:t>TOOLKIT</w:t>
    </w:r>
    <w:r w:rsidRPr="00262A69">
      <w:rPr>
        <w:sz w:val="40"/>
        <w:szCs w:val="40"/>
      </w:rPr>
      <w:t xml:space="preserve"> </w:t>
    </w:r>
  </w:p>
  <w:p w14:paraId="0ED894AD" w14:textId="77777777" w:rsidR="005C31EF" w:rsidRDefault="0034425C" w:rsidP="005C31EF">
    <w:pPr>
      <w:spacing w:before="0" w:after="0"/>
      <w:jc w:val="right"/>
      <w:rPr>
        <w:b/>
        <w:bCs/>
        <w:sz w:val="40"/>
        <w:szCs w:val="40"/>
      </w:rPr>
    </w:pPr>
    <w:r w:rsidRPr="00262A69">
      <w:rPr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2ADD8E" wp14:editId="36877E3D">
              <wp:simplePos x="0" y="0"/>
              <wp:positionH relativeFrom="column">
                <wp:posOffset>-456565</wp:posOffset>
              </wp:positionH>
              <wp:positionV relativeFrom="paragraph">
                <wp:posOffset>676238</wp:posOffset>
              </wp:positionV>
              <wp:extent cx="7772400" cy="137160"/>
              <wp:effectExtent l="0" t="0" r="19050" b="15240"/>
              <wp:wrapNone/>
              <wp:docPr id="1" name="Rectangle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37160"/>
                      </a:xfrm>
                      <a:prstGeom prst="rect">
                        <a:avLst/>
                      </a:prstGeom>
                      <a:solidFill>
                        <a:srgbClr val="0C784C"/>
                      </a:solidFill>
                      <a:ln>
                        <a:solidFill>
                          <a:srgbClr val="0C784C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07DC2B" id="Rectangle 1" o:spid="_x0000_s1026" alt="&quot;&quot;" style="position:absolute;margin-left:-35.95pt;margin-top:53.25pt;width:612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" fillcolor="#0c784c" strokecolor="#0c784c" strokeweight="1pt"/>
          </w:pict>
        </mc:Fallback>
      </mc:AlternateContent>
    </w:r>
    <w:r>
      <w:rPr>
        <w:b/>
        <w:bCs/>
        <w:sz w:val="40"/>
        <w:szCs w:val="40"/>
      </w:rPr>
      <w:t xml:space="preserve">Element Occurrence </w:t>
    </w:r>
    <w:r w:rsidR="005C31EF">
      <w:rPr>
        <w:b/>
        <w:bCs/>
        <w:sz w:val="40"/>
        <w:szCs w:val="40"/>
      </w:rPr>
      <w:t>(EO) ESA</w:t>
    </w:r>
    <w:r>
      <w:rPr>
        <w:b/>
        <w:bCs/>
        <w:sz w:val="40"/>
        <w:szCs w:val="40"/>
      </w:rPr>
      <w:t xml:space="preserve"> </w:t>
    </w:r>
  </w:p>
  <w:p w14:paraId="5E752CFB" w14:textId="0702BB50" w:rsidR="00E57EE1" w:rsidRPr="004229B9" w:rsidRDefault="0034425C" w:rsidP="005C31EF">
    <w:pPr>
      <w:spacing w:before="0" w:after="0"/>
      <w:jc w:val="right"/>
      <w:rPr>
        <w:sz w:val="40"/>
        <w:szCs w:val="40"/>
      </w:rPr>
    </w:pPr>
    <w:r>
      <w:rPr>
        <w:b/>
        <w:bCs/>
        <w:sz w:val="40"/>
        <w:szCs w:val="40"/>
      </w:rPr>
      <w:t xml:space="preserve">Management </w:t>
    </w:r>
    <w:r w:rsidR="005C31EF">
      <w:rPr>
        <w:b/>
        <w:bCs/>
        <w:sz w:val="40"/>
        <w:szCs w:val="40"/>
      </w:rPr>
      <w:t>P</w:t>
    </w:r>
    <w:r>
      <w:rPr>
        <w:b/>
        <w:bCs/>
        <w:sz w:val="40"/>
        <w:szCs w:val="40"/>
      </w:rPr>
      <w:t>lan</w:t>
    </w:r>
    <w:r w:rsidR="005C31EF">
      <w:rPr>
        <w:b/>
        <w:bCs/>
        <w:sz w:val="40"/>
        <w:szCs w:val="40"/>
      </w:rPr>
      <w:t xml:space="preserve"> Template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5D0B" w14:textId="77777777" w:rsidR="00FC3C20" w:rsidRDefault="008F082D" w:rsidP="009B3CEF">
    <w:pPr>
      <w:pStyle w:val="Title"/>
    </w:pPr>
    <w:r w:rsidRPr="00522F4E">
      <w:drawing>
        <wp:anchor distT="0" distB="0" distL="114300" distR="114300" simplePos="0" relativeHeight="251665408" behindDoc="1" locked="0" layoutInCell="1" allowOverlap="1" wp14:anchorId="4D9CD976" wp14:editId="154F5DDC">
          <wp:simplePos x="0" y="0"/>
          <wp:positionH relativeFrom="column">
            <wp:posOffset>4731385</wp:posOffset>
          </wp:positionH>
          <wp:positionV relativeFrom="paragraph">
            <wp:posOffset>19685</wp:posOffset>
          </wp:positionV>
          <wp:extent cx="2150110" cy="765175"/>
          <wp:effectExtent l="0" t="0" r="0" b="0"/>
          <wp:wrapTight wrapText="bothSides">
            <wp:wrapPolygon edited="0">
              <wp:start x="2679" y="0"/>
              <wp:lineTo x="1531" y="1076"/>
              <wp:lineTo x="0" y="5915"/>
              <wp:lineTo x="0" y="9142"/>
              <wp:lineTo x="957" y="17746"/>
              <wp:lineTo x="766" y="19897"/>
              <wp:lineTo x="1340" y="20435"/>
              <wp:lineTo x="3253" y="20973"/>
              <wp:lineTo x="16076" y="20973"/>
              <wp:lineTo x="19520" y="20435"/>
              <wp:lineTo x="20477" y="19897"/>
              <wp:lineTo x="20286" y="9142"/>
              <wp:lineTo x="21243" y="1613"/>
              <wp:lineTo x="20860" y="538"/>
              <wp:lineTo x="15693" y="0"/>
              <wp:lineTo x="2679" y="0"/>
            </wp:wrapPolygon>
          </wp:wrapTight>
          <wp:docPr id="25" name="Picture 25">
            <a:extLst xmlns:a="http://schemas.openxmlformats.org/drawingml/2006/main">
              <a:ext uri="{FF2B5EF4-FFF2-40B4-BE49-F238E27FC236}">
                <a16:creationId xmlns:a16="http://schemas.microsoft.com/office/drawing/2014/main" id="{D9FBB9DE-6C75-4133-B9AA-A283BB39348E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>
                    <a:extLst>
                      <a:ext uri="{FF2B5EF4-FFF2-40B4-BE49-F238E27FC236}">
                        <a16:creationId xmlns:a16="http://schemas.microsoft.com/office/drawing/2014/main" id="{D9FBB9DE-6C75-4133-B9AA-A283BB39348E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38" t="24987" r="6251" b="20609"/>
                  <a:stretch/>
                </pic:blipFill>
                <pic:spPr bwMode="auto">
                  <a:xfrm>
                    <a:off x="0" y="0"/>
                    <a:ext cx="2150110" cy="765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3C20" w:rsidRPr="00522F4E">
      <w:t xml:space="preserve">ECOLOGY TOOLKIT </w:t>
    </w:r>
  </w:p>
  <w:p w14:paraId="518337AD" w14:textId="47221945" w:rsidR="00E132F9" w:rsidRPr="00CA027C" w:rsidRDefault="00CA027C" w:rsidP="001C7DE6">
    <w:pPr>
      <w:tabs>
        <w:tab w:val="left" w:pos="6273"/>
      </w:tabs>
      <w:spacing w:before="0"/>
      <w:rPr>
        <w:b/>
        <w:bCs/>
        <w:sz w:val="52"/>
        <w:szCs w:val="52"/>
      </w:rPr>
    </w:pPr>
    <w:r w:rsidRPr="00522F4E">
      <mc:AlternateContent>
        <mc:Choice Requires="wps">
          <w:drawing>
            <wp:anchor distT="0" distB="0" distL="114300" distR="114300" simplePos="0" relativeHeight="251664384" behindDoc="0" locked="0" layoutInCell="1" allowOverlap="1" wp14:anchorId="20D07A2B" wp14:editId="78EB94C4">
              <wp:simplePos x="0" y="0"/>
              <wp:positionH relativeFrom="column">
                <wp:posOffset>-456565</wp:posOffset>
              </wp:positionH>
              <wp:positionV relativeFrom="paragraph">
                <wp:posOffset>835660</wp:posOffset>
              </wp:positionV>
              <wp:extent cx="7772400" cy="137160"/>
              <wp:effectExtent l="0" t="0" r="19050" b="15240"/>
              <wp:wrapNone/>
              <wp:docPr id="3" name="Rectangle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37160"/>
                      </a:xfrm>
                      <a:prstGeom prst="rect">
                        <a:avLst/>
                      </a:prstGeom>
                      <a:solidFill>
                        <a:srgbClr val="0C784C"/>
                      </a:solidFill>
                      <a:ln>
                        <a:solidFill>
                          <a:srgbClr val="0C784C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A1D3E3B" id="Rectangle 3" o:spid="_x0000_s1026" alt="&quot;&quot;" style="position:absolute;margin-left:-35.95pt;margin-top:65.8pt;width:612pt;height:1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" fillcolor="#0c784c" strokecolor="#0c784c" strokeweight="1pt"/>
          </w:pict>
        </mc:Fallback>
      </mc:AlternateContent>
    </w:r>
    <w:r w:rsidR="004C632A" w:rsidRPr="004C632A">
      <w:t xml:space="preserve"> </w:t>
    </w:r>
    <w:r w:rsidR="004C632A" w:rsidRPr="004C632A">
      <w:rPr>
        <w:b/>
        <w:bCs/>
        <w:sz w:val="52"/>
        <w:szCs w:val="52"/>
      </w:rPr>
      <w:t>Element Occurrence (EO) ESA</w:t>
    </w:r>
    <w:r w:rsidR="007901E8">
      <w:rPr>
        <w:b/>
        <w:bCs/>
        <w:sz w:val="52"/>
        <w:szCs w:val="52"/>
      </w:rPr>
      <w:t xml:space="preserve"> Management Plan Template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7DEA1" w14:textId="77777777" w:rsidR="00743FDA" w:rsidRDefault="00743FDA" w:rsidP="00743FDA">
    <w:pPr>
      <w:pStyle w:val="Title"/>
      <w:tabs>
        <w:tab w:val="clear" w:pos="9360"/>
      </w:tabs>
      <w:jc w:val="right"/>
      <w:rPr>
        <w:sz w:val="40"/>
        <w:szCs w:val="40"/>
      </w:rPr>
    </w:pPr>
    <w:r w:rsidRPr="00262A69">
      <w:rPr>
        <w:sz w:val="40"/>
        <w:szCs w:val="40"/>
      </w:rPr>
      <w:t xml:space="preserve">ECOLOGY TOOLKIT </w:t>
    </w:r>
  </w:p>
  <w:p w14:paraId="0918E97D" w14:textId="77777777" w:rsidR="005C31EF" w:rsidRDefault="00743FDA" w:rsidP="005C31EF">
    <w:pPr>
      <w:spacing w:before="0" w:after="0"/>
      <w:jc w:val="right"/>
      <w:rPr>
        <w:b/>
        <w:bCs/>
        <w:sz w:val="40"/>
        <w:szCs w:val="40"/>
      </w:rPr>
    </w:pPr>
    <w:r w:rsidRPr="00262A69">
      <w:rPr>
        <w:sz w:val="40"/>
        <w:szCs w:val="40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D4EEEA8" wp14:editId="282663D9">
              <wp:simplePos x="0" y="0"/>
              <wp:positionH relativeFrom="column">
                <wp:posOffset>-456565</wp:posOffset>
              </wp:positionH>
              <wp:positionV relativeFrom="paragraph">
                <wp:posOffset>658849</wp:posOffset>
              </wp:positionV>
              <wp:extent cx="7772400" cy="137160"/>
              <wp:effectExtent l="0" t="0" r="19050" b="15240"/>
              <wp:wrapNone/>
              <wp:docPr id="11" name="Rectangl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37160"/>
                      </a:xfrm>
                      <a:prstGeom prst="rect">
                        <a:avLst/>
                      </a:prstGeom>
                      <a:solidFill>
                        <a:srgbClr val="0C784C"/>
                      </a:solidFill>
                      <a:ln>
                        <a:solidFill>
                          <a:srgbClr val="0C784C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3A54F9F" id="Rectangle 11" o:spid="_x0000_s1026" alt="&quot;&quot;" style="position:absolute;margin-left:-35.95pt;margin-top:51.9pt;width:612pt;height:10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" fillcolor="#0c784c" strokecolor="#0c784c" strokeweight="1pt"/>
          </w:pict>
        </mc:Fallback>
      </mc:AlternateContent>
    </w:r>
    <w:r w:rsidR="005C31EF" w:rsidRPr="00262A69">
      <w:rPr>
        <w:sz w:val="40"/>
        <w:szCs w:val="40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DD85046" wp14:editId="6E8C8949">
              <wp:simplePos x="0" y="0"/>
              <wp:positionH relativeFrom="column">
                <wp:posOffset>-456565</wp:posOffset>
              </wp:positionH>
              <wp:positionV relativeFrom="paragraph">
                <wp:posOffset>676238</wp:posOffset>
              </wp:positionV>
              <wp:extent cx="7772400" cy="137160"/>
              <wp:effectExtent l="0" t="0" r="19050" b="15240"/>
              <wp:wrapNone/>
              <wp:docPr id="26" name="Rectangle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72400" cy="137160"/>
                      </a:xfrm>
                      <a:prstGeom prst="rect">
                        <a:avLst/>
                      </a:prstGeom>
                      <a:solidFill>
                        <a:srgbClr val="0C784C"/>
                      </a:solidFill>
                      <a:ln>
                        <a:solidFill>
                          <a:srgbClr val="0C784C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1C201A" id="Rectangle 26" o:spid="_x0000_s1026" alt="&quot;&quot;" style="position:absolute;margin-left:-35.95pt;margin-top:53.25pt;width:612pt;height:1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" fillcolor="#0c784c" strokecolor="#0c784c" strokeweight="1pt"/>
          </w:pict>
        </mc:Fallback>
      </mc:AlternateContent>
    </w:r>
    <w:r w:rsidR="005C31EF">
      <w:rPr>
        <w:b/>
        <w:bCs/>
        <w:sz w:val="40"/>
        <w:szCs w:val="40"/>
      </w:rPr>
      <w:t xml:space="preserve">Element Occurrence (EO) ESA </w:t>
    </w:r>
  </w:p>
  <w:p w14:paraId="055482E2" w14:textId="5EB3C6D4" w:rsidR="00743FDA" w:rsidRPr="00743FDA" w:rsidRDefault="00743FDA" w:rsidP="00743FDA">
    <w:pPr>
      <w:pStyle w:val="Header"/>
      <w:jc w:val="right"/>
    </w:pPr>
    <w:r>
      <w:rPr>
        <w:b/>
        <w:bCs/>
        <w:sz w:val="40"/>
        <w:szCs w:val="40"/>
      </w:rPr>
      <w:t xml:space="preserve"> Management</w:t>
    </w:r>
    <w:r w:rsidR="005C31EF">
      <w:rPr>
        <w:b/>
        <w:bCs/>
        <w:sz w:val="40"/>
        <w:szCs w:val="40"/>
      </w:rPr>
      <w:t xml:space="preserve"> Plan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46A36"/>
    <w:multiLevelType w:val="hybridMultilevel"/>
    <w:tmpl w:val="BD34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97F5D"/>
    <w:multiLevelType w:val="hybridMultilevel"/>
    <w:tmpl w:val="C3868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71885"/>
    <w:multiLevelType w:val="hybridMultilevel"/>
    <w:tmpl w:val="9FC4961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20E0A5A"/>
    <w:multiLevelType w:val="hybridMultilevel"/>
    <w:tmpl w:val="A136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90E40"/>
    <w:multiLevelType w:val="hybridMultilevel"/>
    <w:tmpl w:val="836A1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F77B4"/>
    <w:multiLevelType w:val="hybridMultilevel"/>
    <w:tmpl w:val="A1363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A1AC2"/>
    <w:multiLevelType w:val="hybridMultilevel"/>
    <w:tmpl w:val="24BC9F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B72D0"/>
    <w:multiLevelType w:val="hybridMultilevel"/>
    <w:tmpl w:val="B0C02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514419">
    <w:abstractNumId w:val="3"/>
  </w:num>
  <w:num w:numId="2" w16cid:durableId="866677134">
    <w:abstractNumId w:val="6"/>
  </w:num>
  <w:num w:numId="3" w16cid:durableId="612250958">
    <w:abstractNumId w:val="5"/>
  </w:num>
  <w:num w:numId="4" w16cid:durableId="1405376690">
    <w:abstractNumId w:val="7"/>
  </w:num>
  <w:num w:numId="5" w16cid:durableId="1170025126">
    <w:abstractNumId w:val="0"/>
  </w:num>
  <w:num w:numId="6" w16cid:durableId="1581256881">
    <w:abstractNumId w:val="4"/>
  </w:num>
  <w:num w:numId="7" w16cid:durableId="2057118466">
    <w:abstractNumId w:val="2"/>
  </w:num>
  <w:num w:numId="8" w16cid:durableId="196896615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nelly, Abby">
    <w15:presenceInfo w15:providerId="AD" w15:userId="S::Abby.Donnelly@arcadis-us.com::17133b1d-ad9f-443f-8b6b-c5fa9d5708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1EF"/>
    <w:rsid w:val="00001180"/>
    <w:rsid w:val="00005805"/>
    <w:rsid w:val="00015250"/>
    <w:rsid w:val="00023BC3"/>
    <w:rsid w:val="000E0437"/>
    <w:rsid w:val="000E3F37"/>
    <w:rsid w:val="000E420D"/>
    <w:rsid w:val="000F4299"/>
    <w:rsid w:val="00135F2A"/>
    <w:rsid w:val="00187D04"/>
    <w:rsid w:val="001C7DE6"/>
    <w:rsid w:val="001F5C7E"/>
    <w:rsid w:val="00230A3D"/>
    <w:rsid w:val="00262A69"/>
    <w:rsid w:val="00275AD8"/>
    <w:rsid w:val="002B0A4C"/>
    <w:rsid w:val="002B5F61"/>
    <w:rsid w:val="002F3E5C"/>
    <w:rsid w:val="00341612"/>
    <w:rsid w:val="0034425C"/>
    <w:rsid w:val="00374E8C"/>
    <w:rsid w:val="00396D47"/>
    <w:rsid w:val="004229B9"/>
    <w:rsid w:val="004316D6"/>
    <w:rsid w:val="0043183B"/>
    <w:rsid w:val="00443E75"/>
    <w:rsid w:val="00444AFF"/>
    <w:rsid w:val="004C632A"/>
    <w:rsid w:val="004D7DE0"/>
    <w:rsid w:val="00522F4E"/>
    <w:rsid w:val="00563AA2"/>
    <w:rsid w:val="005948AD"/>
    <w:rsid w:val="005B3B19"/>
    <w:rsid w:val="005C31EF"/>
    <w:rsid w:val="005D3255"/>
    <w:rsid w:val="005D4595"/>
    <w:rsid w:val="005E15F9"/>
    <w:rsid w:val="005E6807"/>
    <w:rsid w:val="00662621"/>
    <w:rsid w:val="00684776"/>
    <w:rsid w:val="006C24D1"/>
    <w:rsid w:val="006E4D8A"/>
    <w:rsid w:val="006F47D2"/>
    <w:rsid w:val="00743FDA"/>
    <w:rsid w:val="00770ED2"/>
    <w:rsid w:val="007741F9"/>
    <w:rsid w:val="007901E8"/>
    <w:rsid w:val="007C4848"/>
    <w:rsid w:val="00806E50"/>
    <w:rsid w:val="00840EA0"/>
    <w:rsid w:val="00863ABD"/>
    <w:rsid w:val="00873759"/>
    <w:rsid w:val="00874163"/>
    <w:rsid w:val="008F082D"/>
    <w:rsid w:val="008F53C1"/>
    <w:rsid w:val="008F5C91"/>
    <w:rsid w:val="009328D4"/>
    <w:rsid w:val="00945CC5"/>
    <w:rsid w:val="009B3CEF"/>
    <w:rsid w:val="009D208B"/>
    <w:rsid w:val="009E461C"/>
    <w:rsid w:val="009E4D91"/>
    <w:rsid w:val="00A279B9"/>
    <w:rsid w:val="00AA2557"/>
    <w:rsid w:val="00AD2C5B"/>
    <w:rsid w:val="00AE7683"/>
    <w:rsid w:val="00B12499"/>
    <w:rsid w:val="00B60E15"/>
    <w:rsid w:val="00B6752A"/>
    <w:rsid w:val="00B858BF"/>
    <w:rsid w:val="00BA53B8"/>
    <w:rsid w:val="00C0788C"/>
    <w:rsid w:val="00C45673"/>
    <w:rsid w:val="00C924AD"/>
    <w:rsid w:val="00CA027C"/>
    <w:rsid w:val="00CB198F"/>
    <w:rsid w:val="00CB4074"/>
    <w:rsid w:val="00D43FC6"/>
    <w:rsid w:val="00D82A73"/>
    <w:rsid w:val="00DD0128"/>
    <w:rsid w:val="00DF684D"/>
    <w:rsid w:val="00E132F9"/>
    <w:rsid w:val="00E17663"/>
    <w:rsid w:val="00E414DE"/>
    <w:rsid w:val="00E57EE1"/>
    <w:rsid w:val="00E63010"/>
    <w:rsid w:val="00E7173F"/>
    <w:rsid w:val="00E85855"/>
    <w:rsid w:val="00ED68FC"/>
    <w:rsid w:val="00EF72B4"/>
    <w:rsid w:val="00F63F3F"/>
    <w:rsid w:val="00F65EFD"/>
    <w:rsid w:val="00FC3C20"/>
    <w:rsid w:val="00FD5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F8A37"/>
  <w15:chartTrackingRefBased/>
  <w15:docId w15:val="{7F41D771-1347-40A3-9A23-A45282630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B9"/>
    <w:pPr>
      <w:spacing w:before="120"/>
    </w:pPr>
    <w:rPr>
      <w:rFonts w:ascii="HelveticaNeueLT Std" w:hAnsi="HelveticaNeueLT Std"/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E414DE"/>
    <w:pPr>
      <w:keepNext/>
      <w:keepLines/>
      <w:pBdr>
        <w:bottom w:val="single" w:sz="4" w:space="1" w:color="085695"/>
      </w:pBdr>
      <w:spacing w:before="240" w:after="0"/>
      <w:outlineLvl w:val="0"/>
    </w:pPr>
    <w:rPr>
      <w:rFonts w:eastAsiaTheme="majorEastAsia" w:cstheme="majorBidi"/>
      <w:caps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5F2A"/>
    <w:pPr>
      <w:keepNext/>
      <w:keepLines/>
      <w:spacing w:after="0"/>
      <w:outlineLvl w:val="1"/>
    </w:pPr>
    <w:rPr>
      <w:rFonts w:eastAsiaTheme="majorEastAsia" w:cstheme="majorBidi"/>
      <w:color w:val="0C784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F4299"/>
    <w:pPr>
      <w:keepNext/>
      <w:keepLines/>
      <w:spacing w:after="0"/>
      <w:outlineLvl w:val="2"/>
    </w:pPr>
    <w:rPr>
      <w:rFonts w:eastAsiaTheme="majorEastAsia" w:cstheme="majorBidi"/>
      <w:color w:val="0C784C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63F3F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0C784C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63F3F"/>
    <w:pPr>
      <w:keepNext/>
      <w:keepLines/>
      <w:spacing w:before="40" w:after="0"/>
      <w:outlineLvl w:val="4"/>
    </w:pPr>
    <w:rPr>
      <w:rFonts w:eastAsiaTheme="majorEastAsia" w:cstheme="majorBidi"/>
      <w:color w:val="0C784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CE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CEF"/>
    <w:rPr>
      <w:rFonts w:ascii="HelveticaNeueLT Std" w:hAnsi="HelveticaNeueLT Std"/>
      <w:noProof/>
    </w:rPr>
  </w:style>
  <w:style w:type="paragraph" w:styleId="Footer">
    <w:name w:val="footer"/>
    <w:basedOn w:val="Normal"/>
    <w:link w:val="FooterChar"/>
    <w:uiPriority w:val="99"/>
    <w:unhideWhenUsed/>
    <w:rsid w:val="00A279B9"/>
    <w:pPr>
      <w:tabs>
        <w:tab w:val="center" w:pos="5040"/>
        <w:tab w:val="right" w:pos="1080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9B9"/>
    <w:rPr>
      <w:rFonts w:ascii="HelveticaNeueLT Std" w:hAnsi="HelveticaNeueLT Std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9B3CEF"/>
    <w:pPr>
      <w:tabs>
        <w:tab w:val="center" w:pos="4680"/>
        <w:tab w:val="right" w:pos="9360"/>
      </w:tabs>
      <w:spacing w:after="0" w:line="240" w:lineRule="auto"/>
    </w:pPr>
    <w:rPr>
      <w:b/>
      <w:bCs/>
      <w:color w:val="08569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22F4E"/>
    <w:rPr>
      <w:rFonts w:ascii="HelveticaNeueLT Std" w:hAnsi="HelveticaNeueLT Std"/>
      <w:b/>
      <w:bCs/>
      <w:color w:val="085695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E414DE"/>
    <w:rPr>
      <w:rFonts w:ascii="HelveticaNeueLT Std" w:eastAsiaTheme="majorEastAsia" w:hAnsi="HelveticaNeueLT Std" w:cstheme="majorBidi"/>
      <w:caps/>
      <w:noProof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522F4E"/>
    <w:pPr>
      <w:ind w:left="540" w:hanging="54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135F2A"/>
    <w:rPr>
      <w:rFonts w:ascii="HelveticaNeueLT Std" w:eastAsiaTheme="majorEastAsia" w:hAnsi="HelveticaNeueLT Std" w:cstheme="majorBidi"/>
      <w:noProof/>
      <w:color w:val="0C784C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F4299"/>
    <w:rPr>
      <w:rFonts w:ascii="HelveticaNeueLT Std" w:eastAsiaTheme="majorEastAsia" w:hAnsi="HelveticaNeueLT Std" w:cstheme="majorBidi"/>
      <w:noProof/>
      <w:color w:val="0C784C"/>
      <w:sz w:val="24"/>
      <w:szCs w:val="24"/>
    </w:rPr>
  </w:style>
  <w:style w:type="paragraph" w:styleId="NoSpacing">
    <w:name w:val="No Spacing"/>
    <w:basedOn w:val="Normal"/>
    <w:uiPriority w:val="1"/>
    <w:qFormat/>
    <w:rsid w:val="00FC3C20"/>
    <w:pPr>
      <w:spacing w:before="0" w:after="0"/>
    </w:pPr>
  </w:style>
  <w:style w:type="character" w:customStyle="1" w:styleId="Heading4Char">
    <w:name w:val="Heading 4 Char"/>
    <w:basedOn w:val="DefaultParagraphFont"/>
    <w:link w:val="Heading4"/>
    <w:uiPriority w:val="9"/>
    <w:rsid w:val="00F63F3F"/>
    <w:rPr>
      <w:rFonts w:ascii="HelveticaNeueLT Std" w:eastAsiaTheme="majorEastAsia" w:hAnsi="HelveticaNeueLT Std" w:cstheme="majorBidi"/>
      <w:i/>
      <w:iCs/>
      <w:noProof/>
      <w:color w:val="0C784C"/>
    </w:rPr>
  </w:style>
  <w:style w:type="paragraph" w:customStyle="1" w:styleId="FigureText">
    <w:name w:val="Figure Text"/>
    <w:basedOn w:val="Normal"/>
    <w:link w:val="FigureTextChar"/>
    <w:qFormat/>
    <w:rsid w:val="000E420D"/>
    <w:pPr>
      <w:jc w:val="both"/>
    </w:pPr>
    <w:rPr>
      <w:sz w:val="18"/>
      <w:szCs w:val="18"/>
    </w:rPr>
  </w:style>
  <w:style w:type="table" w:styleId="TableGrid">
    <w:name w:val="Table Grid"/>
    <w:basedOn w:val="TableNormal"/>
    <w:uiPriority w:val="39"/>
    <w:rsid w:val="005D4595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gureTextChar">
    <w:name w:val="Figure Text Char"/>
    <w:basedOn w:val="DefaultParagraphFont"/>
    <w:link w:val="FigureText"/>
    <w:rsid w:val="000E420D"/>
    <w:rPr>
      <w:rFonts w:ascii="HelveticaNeueLT Std" w:hAnsi="HelveticaNeueLT Std"/>
      <w:noProof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F63F3F"/>
    <w:rPr>
      <w:rFonts w:ascii="HelveticaNeueLT Std" w:eastAsiaTheme="majorEastAsia" w:hAnsi="HelveticaNeueLT Std" w:cstheme="majorBidi"/>
      <w:noProof/>
      <w:color w:val="0C784C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4D7DE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styleId="SubtleEmphasis">
    <w:name w:val="Subtle Emphasis"/>
    <w:uiPriority w:val="19"/>
    <w:semiHidden/>
    <w:rsid w:val="00ED68FC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A279B9"/>
    <w:rPr>
      <w:rFonts w:ascii="HelveticaNeueLT Std" w:hAnsi="HelveticaNeueLT Std"/>
      <w:i/>
      <w:iCs/>
      <w:noProof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DF684D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B3B19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3B19"/>
    <w:pPr>
      <w:spacing w:before="0" w:after="0" w:line="240" w:lineRule="auto"/>
    </w:pPr>
    <w:rPr>
      <w:rFonts w:asciiTheme="minorHAnsi" w:hAnsiTheme="minorHAnsi"/>
      <w:noProof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3B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B3B19"/>
    <w:rPr>
      <w:vertAlign w:val="superscript"/>
    </w:rPr>
  </w:style>
  <w:style w:type="paragraph" w:customStyle="1" w:styleId="Pa4">
    <w:name w:val="Pa4"/>
    <w:basedOn w:val="Normal"/>
    <w:next w:val="Normal"/>
    <w:uiPriority w:val="99"/>
    <w:rsid w:val="007901E8"/>
    <w:pPr>
      <w:autoSpaceDE w:val="0"/>
      <w:autoSpaceDN w:val="0"/>
      <w:adjustRightInd w:val="0"/>
      <w:spacing w:before="0" w:after="0" w:line="206" w:lineRule="atLeast"/>
    </w:pPr>
    <w:rPr>
      <w:rFonts w:ascii="AvantGarde" w:hAnsi="AvantGarde"/>
      <w:noProof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3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mailto:MOES@dot.ga.gov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yperlink" Target="https://arcadiso365.sharepoint.com/teams/AtlantaNEPA-Permitting-PlanningGroup147/Shared%20Documents/General/Ecology/OES%20Initiatives/ESA%20Management%20Toolkit/OES%20Comments/V2/IOEQ@dot.ga.gov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MOES@dot.ga.gov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onnelly\ARCADIS\Atlanta%20NEPA,%20Permitting,%20and%20Planning%20Group%20-%20General\Ecology\OES%20Initiatives\ESA%20Management%20Toolkit\FINAL%20ESA%20Management%20Agreement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D9460EF7F584BBB9F67F7B641BBF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3BAF9-E549-4D95-8C92-4585108F22E6}"/>
      </w:docPartPr>
      <w:docPartBody>
        <w:p w:rsidR="001A4E21" w:rsidRDefault="001A4E21">
          <w:pPr>
            <w:pStyle w:val="4D9460EF7F584BBB9F67F7B641BBFFC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2D0BC69C63F4E598BA8CD6C1215F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C18079-DC99-418B-B770-2ECC646D0936}"/>
      </w:docPartPr>
      <w:docPartBody>
        <w:p w:rsidR="001A4E21" w:rsidRDefault="001A4E21">
          <w:pPr>
            <w:pStyle w:val="22D0BC69C63F4E598BA8CD6C1215F9E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89C028D419143289FA60A8AA3BF89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EE3E1D-327F-4621-9C68-9F48096FFBB6}"/>
      </w:docPartPr>
      <w:docPartBody>
        <w:p w:rsidR="001A4E21" w:rsidRDefault="001A4E21">
          <w:pPr>
            <w:pStyle w:val="C89C028D419143289FA60A8AA3BF89D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FA44B153B5A4ADF9E1682D143690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543FB-D77C-4507-AC38-E90902B1D202}"/>
      </w:docPartPr>
      <w:docPartBody>
        <w:p w:rsidR="001A4E21" w:rsidRDefault="001A4E21">
          <w:pPr>
            <w:pStyle w:val="BFA44B153B5A4ADF9E1682D143690A19"/>
          </w:pPr>
          <w:r>
            <w:rPr>
              <w:rFonts w:ascii="HelveticaNeueLT Com 55 Roman" w:hAnsi="HelveticaNeueLT Com 55 Roman" w:cs="HelveticaNeue-LightCond"/>
              <w:color w:val="808080" w:themeColor="background1" w:themeShade="80"/>
              <w:u w:val="single"/>
            </w:rPr>
            <w:t>District #</w:t>
          </w:r>
        </w:p>
      </w:docPartBody>
    </w:docPart>
    <w:docPart>
      <w:docPartPr>
        <w:name w:val="0B3CBD62DA0B46F884A5560629217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95D1D7-3C64-4737-B09F-80B091BD6FDB}"/>
      </w:docPartPr>
      <w:docPartBody>
        <w:p w:rsidR="001A4E21" w:rsidRDefault="001A4E21">
          <w:pPr>
            <w:pStyle w:val="0B3CBD62DA0B46F884A5560629217CCB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8268B96EEB4C749A9B646D6EFC33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679C70-7D2A-4DD9-818A-1E5D0C38403A}"/>
      </w:docPartPr>
      <w:docPartBody>
        <w:p w:rsidR="001A4E21" w:rsidRDefault="001A4E21">
          <w:pPr>
            <w:pStyle w:val="8C8268B96EEB4C749A9B646D6EFC33AA"/>
          </w:pPr>
          <w:r>
            <w:rPr>
              <w:rStyle w:val="PlaceholderText"/>
              <w:i/>
              <w:iCs/>
            </w:rPr>
            <w:t>e.g. EO location is on I-95 southbound, 10 ft. off of road down shoulder slope, ESA management zone extends from EOP to ROW</w:t>
          </w:r>
        </w:p>
      </w:docPartBody>
    </w:docPart>
    <w:docPart>
      <w:docPartPr>
        <w:name w:val="BCB1328985A24BDAAB1E1E1FC30478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5793E-F14E-4C22-BBA0-559F5C0E0BE4}"/>
      </w:docPartPr>
      <w:docPartBody>
        <w:p w:rsidR="001A4E21" w:rsidRDefault="001A4E21">
          <w:pPr>
            <w:pStyle w:val="BCB1328985A24BDAAB1E1E1FC30478E5"/>
          </w:pPr>
          <w:r>
            <w:rPr>
              <w:rStyle w:val="PlaceholderText"/>
            </w:rPr>
            <w:t>Click here to enter</w:t>
          </w:r>
        </w:p>
      </w:docPartBody>
    </w:docPart>
    <w:docPart>
      <w:docPartPr>
        <w:name w:val="F467B1558A0047C48A33FD1BA55790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B9DCE-C167-42EB-9093-9F09ECA52102}"/>
      </w:docPartPr>
      <w:docPartBody>
        <w:p w:rsidR="001A4E21" w:rsidRDefault="001A4E21">
          <w:pPr>
            <w:pStyle w:val="F467B1558A0047C48A33FD1BA5579021"/>
          </w:pPr>
          <w:r>
            <w:rPr>
              <w:rStyle w:val="PlaceholderText"/>
            </w:rPr>
            <w:t>Click here to enter</w:t>
          </w:r>
        </w:p>
      </w:docPartBody>
    </w:docPart>
    <w:docPart>
      <w:docPartPr>
        <w:name w:val="7F4E20C400044A958FBA746D8D353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4AEE2A-17AF-48DB-8016-5D1BFE2D31D3}"/>
      </w:docPartPr>
      <w:docPartBody>
        <w:p w:rsidR="001A4E21" w:rsidRDefault="001A4E21">
          <w:pPr>
            <w:pStyle w:val="7F4E20C400044A958FBA746D8D35370E"/>
          </w:pPr>
          <w:r>
            <w:rPr>
              <w:rStyle w:val="PlaceholderText"/>
            </w:rPr>
            <w:t>latitude/longitude</w:t>
          </w:r>
        </w:p>
      </w:docPartBody>
    </w:docPart>
    <w:docPart>
      <w:docPartPr>
        <w:name w:val="5A8D15AFC6994E04B56DD4056F3EC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79FBA9-0678-4DF6-85FE-17C7592D144C}"/>
      </w:docPartPr>
      <w:docPartBody>
        <w:p w:rsidR="001A4E21" w:rsidRDefault="001A4E21">
          <w:pPr>
            <w:pStyle w:val="5A8D15AFC6994E04B56DD4056F3EC2D9"/>
          </w:pPr>
          <w:r>
            <w:rPr>
              <w:rStyle w:val="PlaceholderText"/>
            </w:rPr>
            <w:t>latitude/longitude</w:t>
          </w:r>
        </w:p>
      </w:docPartBody>
    </w:docPart>
    <w:docPart>
      <w:docPartPr>
        <w:name w:val="D26A6D736C014DBD9DD701B2684B6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26D90-7A39-4148-B631-41C9418E31FF}"/>
      </w:docPartPr>
      <w:docPartBody>
        <w:p w:rsidR="001A4E21" w:rsidRDefault="001A4E21">
          <w:pPr>
            <w:pStyle w:val="D26A6D736C014DBD9DD701B2684B6DB2"/>
          </w:pPr>
          <w:r>
            <w:rPr>
              <w:rFonts w:ascii="HelveticaNeueLT Com 55 Roman" w:hAnsi="HelveticaNeueLT Com 55 Roman" w:cs="HelveticaNeue-LightCond"/>
              <w:color w:val="808080" w:themeColor="background1" w:themeShade="80"/>
            </w:rPr>
            <w:t>N/A or utility type and company name (if available)</w:t>
          </w:r>
        </w:p>
      </w:docPartBody>
    </w:docPart>
    <w:docPart>
      <w:docPartPr>
        <w:name w:val="D5C3584DDAFB4F61ACBB42C557479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0D104-CD19-4B22-8DE7-DF96940D665A}"/>
      </w:docPartPr>
      <w:docPartBody>
        <w:p w:rsidR="001A4E21" w:rsidRDefault="001A4E21">
          <w:pPr>
            <w:pStyle w:val="D5C3584DDAFB4F61ACBB42C557479B59"/>
          </w:pPr>
          <w:r>
            <w:rPr>
              <w:rStyle w:val="PlaceholderText"/>
            </w:rPr>
            <w:t>eg. 25 ft, 100 ft, etc. all around known EO location(s)</w:t>
          </w:r>
        </w:p>
      </w:docPartBody>
    </w:docPart>
    <w:docPart>
      <w:docPartPr>
        <w:name w:val="B8BF002CFF274102848191A213462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FB185-8C48-442B-80A3-42A4EA9A39DE}"/>
      </w:docPartPr>
      <w:docPartBody>
        <w:p w:rsidR="001A4E21" w:rsidRDefault="001A4E21">
          <w:pPr>
            <w:pStyle w:val="B8BF002CFF274102848191A213462C57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B8E7BE6EFBB44B396CA05295E6D7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220C0-B18B-4FD3-9C8F-BAA34B7B7F69}"/>
      </w:docPartPr>
      <w:docPartBody>
        <w:p w:rsidR="001A4E21" w:rsidRDefault="001A4E21">
          <w:pPr>
            <w:pStyle w:val="1B8E7BE6EFBB44B396CA05295E6D70B3"/>
          </w:pPr>
          <w:r>
            <w:rPr>
              <w:rStyle w:val="PlaceholderText"/>
            </w:rPr>
            <w:t>Coordinates and (if available) mile posts, or N/A</w:t>
          </w:r>
        </w:p>
      </w:docPartBody>
    </w:docPart>
    <w:docPart>
      <w:docPartPr>
        <w:name w:val="636B17F5089646F1AE25CE4660643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91564A-9080-4A6A-83F0-481F67BE41CE}"/>
      </w:docPartPr>
      <w:docPartBody>
        <w:p w:rsidR="001A4E21" w:rsidRDefault="001A4E21">
          <w:pPr>
            <w:pStyle w:val="636B17F5089646F1AE25CE46606433A4"/>
          </w:pPr>
          <w:r>
            <w:rPr>
              <w:color w:val="808080"/>
            </w:rPr>
            <w:t>Clic</w:t>
          </w:r>
          <w:r>
            <w:rPr>
              <w:color w:val="808080"/>
            </w:rPr>
            <w:t>k here to enter text.</w:t>
          </w:r>
        </w:p>
      </w:docPartBody>
    </w:docPart>
    <w:docPart>
      <w:docPartPr>
        <w:name w:val="8D586899068B4C42BE13C8036F49C7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FC3C22-1C1D-4A3B-AF65-9A9AE34A14E7}"/>
      </w:docPartPr>
      <w:docPartBody>
        <w:p w:rsidR="001A4E21" w:rsidRDefault="001A4E21">
          <w:pPr>
            <w:pStyle w:val="8D586899068B4C42BE13C8036F49C71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2B50A3D0F4EA45D69B1874DEC7A10D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62B6D-F45D-4220-A259-C9CDFA6ACA8C}"/>
      </w:docPartPr>
      <w:docPartBody>
        <w:p w:rsidR="001A4E21" w:rsidRDefault="001A4E21">
          <w:pPr>
            <w:pStyle w:val="2B50A3D0F4EA45D69B1874DEC7A10D9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62E827665DD41449718E3F5D395C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7C683-EDF1-4259-98EA-0827DB4B9F3A}"/>
      </w:docPartPr>
      <w:docPartBody>
        <w:p w:rsidR="001A4E21" w:rsidRDefault="001A4E21">
          <w:pPr>
            <w:pStyle w:val="362E827665DD41449718E3F5D395C56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66D8EE031894D438E542734554C6C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AFFA3A-A798-4189-9677-5F69ACB03598}"/>
      </w:docPartPr>
      <w:docPartBody>
        <w:p w:rsidR="001A4E21" w:rsidRDefault="001A4E21">
          <w:pPr>
            <w:pStyle w:val="C66D8EE031894D438E542734554C6C0C"/>
          </w:pPr>
          <w:r>
            <w:rPr>
              <w:rFonts w:ascii="HelveticaNeueLT Com 55 Roman" w:hAnsi="HelveticaNeueLT Com 55 Roman" w:cs="HelveticaNeue-LightCond"/>
              <w:color w:val="808080" w:themeColor="background1" w:themeShade="80"/>
              <w:u w:val="single"/>
            </w:rPr>
            <w:t>District #</w:t>
          </w:r>
        </w:p>
      </w:docPartBody>
    </w:docPart>
    <w:docPart>
      <w:docPartPr>
        <w:name w:val="60B8F2F18D82464DA6C303466F003C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82C53-E268-4FA6-B4AC-5109F1CD683E}"/>
      </w:docPartPr>
      <w:docPartBody>
        <w:p w:rsidR="001A4E21" w:rsidRDefault="001A4E21">
          <w:pPr>
            <w:pStyle w:val="60B8F2F18D82464DA6C303466F003C84"/>
          </w:pPr>
          <w:r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11977C07BB144C4B914046A3F7421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5FEDA9-6FFA-4202-9A30-50D6E00BA871}"/>
      </w:docPartPr>
      <w:docPartBody>
        <w:p w:rsidR="001A4E21" w:rsidRDefault="001A4E21">
          <w:pPr>
            <w:pStyle w:val="711977C07BB144C4B914046A3F74217B"/>
          </w:pPr>
          <w:r>
            <w:rPr>
              <w:rStyle w:val="PlaceholderText"/>
              <w:i/>
              <w:iCs/>
            </w:rPr>
            <w:t>e.g. EO location is on I-95 southbound, 10 ft. off of road down shoulder slope, ESA management zone extends from</w:t>
          </w:r>
          <w:r>
            <w:rPr>
              <w:rStyle w:val="PlaceholderText"/>
              <w:i/>
              <w:iCs/>
            </w:rPr>
            <w:t xml:space="preserve"> EOP to ROW</w:t>
          </w:r>
        </w:p>
      </w:docPartBody>
    </w:docPart>
    <w:docPart>
      <w:docPartPr>
        <w:name w:val="5430F6BAB8EC447CBC40BCA6C6143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0FB0BF-CF3C-42AC-A1EB-BC80644D6929}"/>
      </w:docPartPr>
      <w:docPartBody>
        <w:p w:rsidR="001A4E21" w:rsidRDefault="001A4E21">
          <w:pPr>
            <w:pStyle w:val="5430F6BAB8EC447CBC40BCA6C614361A"/>
          </w:pPr>
          <w:r>
            <w:rPr>
              <w:rStyle w:val="PlaceholderText"/>
            </w:rPr>
            <w:t>Click here to enter</w:t>
          </w:r>
        </w:p>
      </w:docPartBody>
    </w:docPart>
    <w:docPart>
      <w:docPartPr>
        <w:name w:val="53241FB094EA496FA0AEAE2BD9AF9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00623-2266-4785-B98D-7517A04F743B}"/>
      </w:docPartPr>
      <w:docPartBody>
        <w:p w:rsidR="001A4E21" w:rsidRDefault="001A4E21">
          <w:pPr>
            <w:pStyle w:val="53241FB094EA496FA0AEAE2BD9AF955B"/>
          </w:pPr>
          <w:r>
            <w:rPr>
              <w:rStyle w:val="PlaceholderText"/>
            </w:rPr>
            <w:t>Click here to enter</w:t>
          </w:r>
        </w:p>
      </w:docPartBody>
    </w:docPart>
    <w:docPart>
      <w:docPartPr>
        <w:name w:val="0EE71173E207445DA08ECACA503A5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04C33-FF48-4844-B785-E01D9050BEEF}"/>
      </w:docPartPr>
      <w:docPartBody>
        <w:p w:rsidR="001A4E21" w:rsidRDefault="001A4E21">
          <w:pPr>
            <w:pStyle w:val="0EE71173E207445DA08ECACA503A56FF"/>
          </w:pPr>
          <w:r>
            <w:rPr>
              <w:rStyle w:val="PlaceholderText"/>
            </w:rPr>
            <w:t>latitude/longitude</w:t>
          </w:r>
        </w:p>
      </w:docPartBody>
    </w:docPart>
    <w:docPart>
      <w:docPartPr>
        <w:name w:val="75658AE441574F1590630B356B47C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3DD53-D06D-45C5-88BC-9DA75615F196}"/>
      </w:docPartPr>
      <w:docPartBody>
        <w:p w:rsidR="001A4E21" w:rsidRDefault="001A4E21">
          <w:pPr>
            <w:pStyle w:val="75658AE441574F1590630B356B47C33E"/>
          </w:pPr>
          <w:r>
            <w:rPr>
              <w:rStyle w:val="PlaceholderText"/>
            </w:rPr>
            <w:t>latitude/longitude</w:t>
          </w:r>
        </w:p>
      </w:docPartBody>
    </w:docPart>
    <w:docPart>
      <w:docPartPr>
        <w:name w:val="8C73BF61637342BCBEE5B86D6066C7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D14C06-E918-46BD-9AA3-E8BEE0967EEA}"/>
      </w:docPartPr>
      <w:docPartBody>
        <w:p w:rsidR="001A4E21" w:rsidRDefault="001A4E21">
          <w:pPr>
            <w:pStyle w:val="8C73BF61637342BCBEE5B86D6066C792"/>
          </w:pPr>
          <w:r>
            <w:rPr>
              <w:rFonts w:ascii="HelveticaNeueLT Com 55 Roman" w:hAnsi="HelveticaNeueLT Com 55 Roman" w:cs="HelveticaNeue-LightCond"/>
              <w:color w:val="808080" w:themeColor="background1" w:themeShade="80"/>
            </w:rPr>
            <w:t>N/A or utility type and company name (if available)</w:t>
          </w:r>
        </w:p>
      </w:docPartBody>
    </w:docPart>
    <w:docPart>
      <w:docPartPr>
        <w:name w:val="2543290814D04BF4B4621683856654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FA8E47-94F8-459C-8543-439D12457B79}"/>
      </w:docPartPr>
      <w:docPartBody>
        <w:p w:rsidR="001A4E21" w:rsidRDefault="001A4E21">
          <w:pPr>
            <w:pStyle w:val="2543290814D04BF4B46216838566541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388C41E2F97F4A20ABAA651B925F0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04348-ADEB-4123-8947-73E446CCC8F8}"/>
      </w:docPartPr>
      <w:docPartBody>
        <w:p w:rsidR="001A4E21" w:rsidRDefault="001A4E21">
          <w:pPr>
            <w:pStyle w:val="388C41E2F97F4A20ABAA651B925F027D"/>
          </w:pPr>
          <w:r>
            <w:rPr>
              <w:rStyle w:val="PlaceholderText"/>
            </w:rPr>
            <w:t>Coordinates and (if available) mile posts, or N/A</w:t>
          </w:r>
        </w:p>
      </w:docPartBody>
    </w:docPart>
    <w:docPart>
      <w:docPartPr>
        <w:name w:val="3804185B3B834A978B984AB84B4936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4CE662-0C87-4681-8713-E87A9F55510C}"/>
      </w:docPartPr>
      <w:docPartBody>
        <w:p w:rsidR="001A4E21" w:rsidRDefault="001A4E21">
          <w:pPr>
            <w:pStyle w:val="3804185B3B834A978B984AB84B4936D0"/>
          </w:pPr>
          <w:r>
            <w:rPr>
              <w:color w:val="808080"/>
            </w:rPr>
            <w:t>Click here to enter text.</w:t>
          </w:r>
        </w:p>
      </w:docPartBody>
    </w:docPart>
    <w:docPart>
      <w:docPartPr>
        <w:name w:val="08FACDB0340442AAA1408C0CD054D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C0272-8F08-4690-9F59-B3D89C69838B}"/>
      </w:docPartPr>
      <w:docPartBody>
        <w:p w:rsidR="001A4E21" w:rsidRDefault="001A4E21">
          <w:pPr>
            <w:pStyle w:val="08FACDB0340442AAA1408C0CD054D27B"/>
          </w:pPr>
          <w:r>
            <w:rPr>
              <w:rStyle w:val="PlaceholderText"/>
            </w:rPr>
            <w:t xml:space="preserve">Click or tap to </w:t>
          </w:r>
          <w:r>
            <w:rPr>
              <w:rStyle w:val="PlaceholderText"/>
            </w:rPr>
            <w:t>enter a date.</w:t>
          </w:r>
        </w:p>
      </w:docPartBody>
    </w:docPart>
    <w:docPart>
      <w:docPartPr>
        <w:name w:val="3FBDD85BF2774013B3682EC82CDC7D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0570F-4940-4C42-9D57-242F201F3644}"/>
      </w:docPartPr>
      <w:docPartBody>
        <w:p w:rsidR="001A4E21" w:rsidRDefault="001A4E21">
          <w:pPr>
            <w:pStyle w:val="3FBDD85BF2774013B3682EC82CDC7D71"/>
          </w:pPr>
          <w:r w:rsidRPr="005948AD">
            <w:rPr>
              <w:rStyle w:val="PlaceholderText"/>
            </w:rPr>
            <w:t>Choose the Date</w:t>
          </w:r>
        </w:p>
      </w:docPartBody>
    </w:docPart>
    <w:docPart>
      <w:docPartPr>
        <w:name w:val="B83F6634CC164788A7868232087743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8341B2-00D4-4A1F-A78A-288426C0D278}"/>
      </w:docPartPr>
      <w:docPartBody>
        <w:p w:rsidR="001A4E21" w:rsidRDefault="001A4E21">
          <w:pPr>
            <w:pStyle w:val="B83F6634CC164788A7868232087743B7"/>
          </w:pPr>
          <w:r w:rsidRPr="005948AD">
            <w:rPr>
              <w:rStyle w:val="PlaceholderText"/>
            </w:rPr>
            <w:t>Choose the Date</w:t>
          </w:r>
        </w:p>
      </w:docPartBody>
    </w:docPart>
    <w:docPart>
      <w:docPartPr>
        <w:name w:val="72A8D6EA5A6D4B2DAD2FD22D348779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85935-1717-46FF-8079-72286C5C052A}"/>
      </w:docPartPr>
      <w:docPartBody>
        <w:p w:rsidR="001A4E21" w:rsidRDefault="001A4E21">
          <w:pPr>
            <w:pStyle w:val="72A8D6EA5A6D4B2DAD2FD22D348779BF"/>
          </w:pPr>
          <w:r>
            <w:rPr>
              <w:rStyle w:val="PlaceholderText"/>
            </w:rPr>
            <w:t>Click or tap to enter a date.</w:t>
          </w:r>
        </w:p>
      </w:docPartBody>
    </w:docPart>
    <w:docPart>
      <w:docPartPr>
        <w:name w:val="E09D3626ECC845DC8168EEB49E2173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5CE3BD-B995-4DD4-AD33-D5A995A7F1DF}"/>
      </w:docPartPr>
      <w:docPartBody>
        <w:p w:rsidR="001A4E21" w:rsidRDefault="001A4E21">
          <w:pPr>
            <w:pStyle w:val="E09D3626ECC845DC8168EEB49E2173A9"/>
          </w:pPr>
          <w:r w:rsidRPr="005948AD">
            <w:rPr>
              <w:rStyle w:val="PlaceholderText"/>
            </w:rPr>
            <w:t>Choose the Date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antGarde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vantGarde-Book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NeueLT Com 55 Roman">
    <w:altName w:val="Arial"/>
    <w:charset w:val="00"/>
    <w:family w:val="swiss"/>
    <w:pitch w:val="variable"/>
    <w:sig w:usb0="8000008F" w:usb1="10002042" w:usb2="00000000" w:usb3="00000000" w:csb0="0000009B" w:csb1="00000000"/>
  </w:font>
  <w:font w:name="HelveticaNeue-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E21"/>
    <w:rsid w:val="001A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4D9460EF7F584BBB9F67F7B641BBFFCE">
    <w:name w:val="4D9460EF7F584BBB9F67F7B641BBFFCE"/>
  </w:style>
  <w:style w:type="paragraph" w:customStyle="1" w:styleId="22D0BC69C63F4E598BA8CD6C1215F9EE">
    <w:name w:val="22D0BC69C63F4E598BA8CD6C1215F9EE"/>
  </w:style>
  <w:style w:type="paragraph" w:customStyle="1" w:styleId="C89C028D419143289FA60A8AA3BF89DF">
    <w:name w:val="C89C028D419143289FA60A8AA3BF89DF"/>
  </w:style>
  <w:style w:type="paragraph" w:customStyle="1" w:styleId="BFA44B153B5A4ADF9E1682D143690A19">
    <w:name w:val="BFA44B153B5A4ADF9E1682D143690A19"/>
  </w:style>
  <w:style w:type="paragraph" w:customStyle="1" w:styleId="0B3CBD62DA0B46F884A5560629217CCB">
    <w:name w:val="0B3CBD62DA0B46F884A5560629217CCB"/>
  </w:style>
  <w:style w:type="paragraph" w:customStyle="1" w:styleId="8C8268B96EEB4C749A9B646D6EFC33AA">
    <w:name w:val="8C8268B96EEB4C749A9B646D6EFC33AA"/>
  </w:style>
  <w:style w:type="paragraph" w:customStyle="1" w:styleId="BCB1328985A24BDAAB1E1E1FC30478E5">
    <w:name w:val="BCB1328985A24BDAAB1E1E1FC30478E5"/>
  </w:style>
  <w:style w:type="paragraph" w:customStyle="1" w:styleId="F467B1558A0047C48A33FD1BA5579021">
    <w:name w:val="F467B1558A0047C48A33FD1BA5579021"/>
  </w:style>
  <w:style w:type="paragraph" w:customStyle="1" w:styleId="7F4E20C400044A958FBA746D8D35370E">
    <w:name w:val="7F4E20C400044A958FBA746D8D35370E"/>
  </w:style>
  <w:style w:type="paragraph" w:customStyle="1" w:styleId="5A8D15AFC6994E04B56DD4056F3EC2D9">
    <w:name w:val="5A8D15AFC6994E04B56DD4056F3EC2D9"/>
  </w:style>
  <w:style w:type="paragraph" w:customStyle="1" w:styleId="D26A6D736C014DBD9DD701B2684B6DB2">
    <w:name w:val="D26A6D736C014DBD9DD701B2684B6DB2"/>
  </w:style>
  <w:style w:type="paragraph" w:customStyle="1" w:styleId="D5C3584DDAFB4F61ACBB42C557479B59">
    <w:name w:val="D5C3584DDAFB4F61ACBB42C557479B59"/>
  </w:style>
  <w:style w:type="paragraph" w:customStyle="1" w:styleId="B8BF002CFF274102848191A213462C57">
    <w:name w:val="B8BF002CFF274102848191A213462C57"/>
  </w:style>
  <w:style w:type="paragraph" w:customStyle="1" w:styleId="1B8E7BE6EFBB44B396CA05295E6D70B3">
    <w:name w:val="1B8E7BE6EFBB44B396CA05295E6D70B3"/>
  </w:style>
  <w:style w:type="paragraph" w:customStyle="1" w:styleId="636B17F5089646F1AE25CE46606433A4">
    <w:name w:val="636B17F5089646F1AE25CE46606433A4"/>
  </w:style>
  <w:style w:type="paragraph" w:customStyle="1" w:styleId="8D586899068B4C42BE13C8036F49C71B">
    <w:name w:val="8D586899068B4C42BE13C8036F49C71B"/>
  </w:style>
  <w:style w:type="paragraph" w:customStyle="1" w:styleId="2B50A3D0F4EA45D69B1874DEC7A10D99">
    <w:name w:val="2B50A3D0F4EA45D69B1874DEC7A10D99"/>
  </w:style>
  <w:style w:type="paragraph" w:customStyle="1" w:styleId="362E827665DD41449718E3F5D395C56D">
    <w:name w:val="362E827665DD41449718E3F5D395C56D"/>
  </w:style>
  <w:style w:type="paragraph" w:customStyle="1" w:styleId="C66D8EE031894D438E542734554C6C0C">
    <w:name w:val="C66D8EE031894D438E542734554C6C0C"/>
  </w:style>
  <w:style w:type="paragraph" w:customStyle="1" w:styleId="60B8F2F18D82464DA6C303466F003C84">
    <w:name w:val="60B8F2F18D82464DA6C303466F003C84"/>
  </w:style>
  <w:style w:type="paragraph" w:customStyle="1" w:styleId="711977C07BB144C4B914046A3F74217B">
    <w:name w:val="711977C07BB144C4B914046A3F74217B"/>
  </w:style>
  <w:style w:type="paragraph" w:customStyle="1" w:styleId="5430F6BAB8EC447CBC40BCA6C614361A">
    <w:name w:val="5430F6BAB8EC447CBC40BCA6C614361A"/>
  </w:style>
  <w:style w:type="paragraph" w:customStyle="1" w:styleId="53241FB094EA496FA0AEAE2BD9AF955B">
    <w:name w:val="53241FB094EA496FA0AEAE2BD9AF955B"/>
  </w:style>
  <w:style w:type="paragraph" w:customStyle="1" w:styleId="0EE71173E207445DA08ECACA503A56FF">
    <w:name w:val="0EE71173E207445DA08ECACA503A56FF"/>
  </w:style>
  <w:style w:type="paragraph" w:customStyle="1" w:styleId="75658AE441574F1590630B356B47C33E">
    <w:name w:val="75658AE441574F1590630B356B47C33E"/>
  </w:style>
  <w:style w:type="paragraph" w:customStyle="1" w:styleId="8C73BF61637342BCBEE5B86D6066C792">
    <w:name w:val="8C73BF61637342BCBEE5B86D6066C792"/>
  </w:style>
  <w:style w:type="paragraph" w:customStyle="1" w:styleId="2543290814D04BF4B46216838566541C">
    <w:name w:val="2543290814D04BF4B46216838566541C"/>
  </w:style>
  <w:style w:type="paragraph" w:customStyle="1" w:styleId="388C41E2F97F4A20ABAA651B925F027D">
    <w:name w:val="388C41E2F97F4A20ABAA651B925F027D"/>
  </w:style>
  <w:style w:type="paragraph" w:customStyle="1" w:styleId="3804185B3B834A978B984AB84B4936D0">
    <w:name w:val="3804185B3B834A978B984AB84B4936D0"/>
  </w:style>
  <w:style w:type="paragraph" w:customStyle="1" w:styleId="08FACDB0340442AAA1408C0CD054D27B">
    <w:name w:val="08FACDB0340442AAA1408C0CD054D27B"/>
  </w:style>
  <w:style w:type="paragraph" w:customStyle="1" w:styleId="3FBDD85BF2774013B3682EC82CDC7D71">
    <w:name w:val="3FBDD85BF2774013B3682EC82CDC7D71"/>
  </w:style>
  <w:style w:type="paragraph" w:customStyle="1" w:styleId="B83F6634CC164788A7868232087743B7">
    <w:name w:val="B83F6634CC164788A7868232087743B7"/>
  </w:style>
  <w:style w:type="paragraph" w:customStyle="1" w:styleId="72A8D6EA5A6D4B2DAD2FD22D348779BF">
    <w:name w:val="72A8D6EA5A6D4B2DAD2FD22D348779BF"/>
  </w:style>
  <w:style w:type="paragraph" w:customStyle="1" w:styleId="E09D3626ECC845DC8168EEB49E2173A9">
    <w:name w:val="E09D3626ECC845DC8168EEB49E2173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6050942273DE4D803AC13B7C59A131" ma:contentTypeVersion="16" ma:contentTypeDescription="Create a new document." ma:contentTypeScope="" ma:versionID="891f2f82776650c273343590875f3198">
  <xsd:schema xmlns:xsd="http://www.w3.org/2001/XMLSchema" xmlns:xs="http://www.w3.org/2001/XMLSchema" xmlns:p="http://schemas.microsoft.com/office/2006/metadata/properties" xmlns:ns2="95bf3019-f54d-4178-a6a8-de607cfa0249" xmlns:ns3="f663b764-ca4d-453d-8d34-651340c4e0c9" targetNamespace="http://schemas.microsoft.com/office/2006/metadata/properties" ma:root="true" ma:fieldsID="5bb66beee44d2c9cf17577baebfc36a0" ns2:_="" ns3:_="">
    <xsd:import namespace="95bf3019-f54d-4178-a6a8-de607cfa0249"/>
    <xsd:import namespace="f663b764-ca4d-453d-8d34-651340c4e0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f3019-f54d-4178-a6a8-de607cfa02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35aeea7-e848-442f-a6c3-04e7a31ee3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63b764-ca4d-453d-8d34-651340c4e0c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43dab78-32c7-4da7-9ca0-c9f33273ed71}" ma:internalName="TaxCatchAll" ma:showField="CatchAllData" ma:web="f663b764-ca4d-453d-8d34-651340c4e0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663b764-ca4d-453d-8d34-651340c4e0c9" xsi:nil="true"/>
    <lcf76f155ced4ddcb4097134ff3c332f xmlns="95bf3019-f54d-4178-a6a8-de607cfa024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9E44F6-9646-41B6-A6D3-B6BA2B7E45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2C248B-2491-45A2-8357-35695E0AC9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D274B1C-3634-4BB0-AEC5-36DE1876F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f3019-f54d-4178-a6a8-de607cfa0249"/>
    <ds:schemaRef ds:uri="f663b764-ca4d-453d-8d34-651340c4e0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56EA9F-EF31-4D6B-985D-51E7078DC391}">
  <ds:schemaRefs>
    <ds:schemaRef ds:uri="http://schemas.microsoft.com/office/2006/metadata/properties"/>
    <ds:schemaRef ds:uri="http://schemas.microsoft.com/office/infopath/2007/PartnerControls"/>
    <ds:schemaRef ds:uri="f663b764-ca4d-453d-8d34-651340c4e0c9"/>
    <ds:schemaRef ds:uri="95bf3019-f54d-4178-a6a8-de607cfa024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ESA Management Agreement Template.dotx</Template>
  <TotalTime>4</TotalTime>
  <Pages>7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Donnelly, Abby</dc:creator>
  <cp:keywords/>
  <dc:description/>
  <cp:lastModifiedBy>Donnelly, Abby</cp:lastModifiedBy>
  <cp:revision>2</cp:revision>
  <cp:lastPrinted>2022-04-05T16:20:00Z</cp:lastPrinted>
  <dcterms:created xsi:type="dcterms:W3CDTF">2022-06-14T14:56:00Z</dcterms:created>
  <dcterms:modified xsi:type="dcterms:W3CDTF">2022-06-24T12:27:00Z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0x010100896050942273DE4D803AC13B7C59A131</vt:lpwstr>
  </property>
  <property fmtid="{D5CDD505-2E9C-101B-9397-08002B2CF9AE}" pid="3" name="MediaServiceImageTags">
    <vt:lpwstr/>
  </property>
</Properties>
</file>