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1E3B6" w14:textId="77777777" w:rsidR="00BE7BF0" w:rsidRDefault="00BE7BF0" w:rsidP="00855A7B">
      <w:pPr>
        <w:tabs>
          <w:tab w:val="left" w:pos="6480"/>
          <w:tab w:val="left" w:pos="7110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777DFA5" w14:textId="6C555099" w:rsidR="00D4663F" w:rsidRPr="00284ED9" w:rsidRDefault="00D4663F" w:rsidP="00855A7B">
      <w:pPr>
        <w:tabs>
          <w:tab w:val="left" w:pos="6480"/>
          <w:tab w:val="left" w:pos="7110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4ED9">
        <w:rPr>
          <w:rFonts w:ascii="Times New Roman" w:eastAsia="Times New Roman" w:hAnsi="Times New Roman" w:cs="Times New Roman"/>
          <w:b/>
          <w:bCs/>
          <w:sz w:val="28"/>
          <w:szCs w:val="28"/>
        </w:rPr>
        <w:t>DESIGNER’S</w:t>
      </w:r>
      <w:r w:rsidRPr="00284ED9">
        <w:rPr>
          <w:rFonts w:ascii="Times New Roman" w:eastAsia="Times New Roman" w:hAnsi="Times New Roman" w:cs="Times New Roman"/>
          <w:b/>
          <w:bCs/>
          <w:spacing w:val="-17"/>
          <w:sz w:val="28"/>
          <w:szCs w:val="28"/>
        </w:rPr>
        <w:t xml:space="preserve"> </w:t>
      </w:r>
      <w:r w:rsidRPr="00284ED9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CHECKLIST FOR</w:t>
      </w:r>
    </w:p>
    <w:p w14:paraId="3CCB8998" w14:textId="328A24B3" w:rsidR="00D4663F" w:rsidRPr="00284ED9" w:rsidRDefault="00D4663F" w:rsidP="00855A7B">
      <w:pPr>
        <w:tabs>
          <w:tab w:val="left" w:pos="6480"/>
          <w:tab w:val="left" w:pos="7110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4ED9">
        <w:rPr>
          <w:rFonts w:ascii="Times New Roman" w:eastAsia="Times New Roman" w:hAnsi="Times New Roman" w:cs="Times New Roman"/>
          <w:b/>
          <w:bCs/>
          <w:sz w:val="28"/>
          <w:szCs w:val="28"/>
        </w:rPr>
        <w:t>PLAN</w:t>
      </w:r>
      <w:r w:rsidRPr="00284ED9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284ED9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SUBMITTAL</w:t>
      </w:r>
      <w:r w:rsidR="00855A7B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 xml:space="preserve"> T</w:t>
      </w:r>
      <w:r w:rsidR="00237A99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O</w:t>
      </w:r>
    </w:p>
    <w:p w14:paraId="676A5F16" w14:textId="62E7683A" w:rsidR="00D4663F" w:rsidRDefault="00D4663F" w:rsidP="00855A7B">
      <w:pPr>
        <w:spacing w:before="2" w:line="360" w:lineRule="auto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 w:rsidRPr="00284ED9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THE</w:t>
      </w:r>
      <w:r w:rsidRPr="00284ED9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 xml:space="preserve"> </w:t>
      </w:r>
      <w:r w:rsidRPr="00284ED9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OFFICE</w:t>
      </w:r>
      <w:r w:rsidRPr="00284ED9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 xml:space="preserve"> </w:t>
      </w:r>
      <w:r w:rsidRPr="00284ED9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OF</w:t>
      </w:r>
      <w:r w:rsidRPr="00284ED9">
        <w:rPr>
          <w:rFonts w:ascii="Times New Roman" w:eastAsia="Times New Roman" w:hAnsi="Times New Roman" w:cs="Times New Roman"/>
          <w:b/>
          <w:bCs/>
          <w:spacing w:val="1"/>
          <w:position w:val="-1"/>
          <w:sz w:val="28"/>
          <w:szCs w:val="28"/>
        </w:rPr>
        <w:t xml:space="preserve"> </w:t>
      </w:r>
      <w:r w:rsidRPr="00284ED9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CONSTRUCTION BIDDING ADMINISTRATION</w:t>
      </w:r>
      <w:r w:rsidR="00B6186C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  <w:t>S</w:t>
      </w:r>
    </w:p>
    <w:p w14:paraId="76CECB25" w14:textId="61B32A4D" w:rsidR="00E171E6" w:rsidRPr="00E171E6" w:rsidRDefault="00E171E6" w:rsidP="00855A7B">
      <w:pPr>
        <w:spacing w:before="2" w:line="360" w:lineRule="auto"/>
        <w:jc w:val="center"/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single"/>
        </w:rPr>
      </w:pPr>
      <w:r w:rsidRPr="00E171E6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single"/>
        </w:rPr>
        <w:t>(</w:t>
      </w:r>
      <w:r w:rsidR="00586527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single"/>
        </w:rPr>
        <w:t>***</w:t>
      </w:r>
      <w:r w:rsidRPr="00E171E6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single"/>
        </w:rPr>
        <w:t>ANY CHANGES TO THE FINAL PLAN PACKAGE AFTER SUBMITTAL TO CBA MUST BE CO</w:t>
      </w:r>
      <w:r w:rsidR="00512FDD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single"/>
        </w:rPr>
        <w:t>O</w:t>
      </w:r>
      <w:r w:rsidRPr="00E171E6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single"/>
        </w:rPr>
        <w:t>RDINATED WITH CBA</w:t>
      </w:r>
      <w:r w:rsidR="00586527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single"/>
        </w:rPr>
        <w:t>***</w:t>
      </w:r>
      <w:r w:rsidRPr="00E171E6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single"/>
        </w:rPr>
        <w:t>)</w:t>
      </w:r>
    </w:p>
    <w:p w14:paraId="765449D1" w14:textId="77777777" w:rsidR="00D4663F" w:rsidRDefault="00D4663F" w:rsidP="00D4663F">
      <w:pPr>
        <w:spacing w:before="2" w:line="203" w:lineRule="exact"/>
        <w:rPr>
          <w:rFonts w:ascii="Times New Roman" w:eastAsia="Times New Roman" w:hAnsi="Times New Roman" w:cs="Times New Roman"/>
          <w:b/>
          <w:bCs/>
          <w:position w:val="-1"/>
          <w:sz w:val="18"/>
          <w:szCs w:val="18"/>
        </w:rPr>
      </w:pPr>
    </w:p>
    <w:p w14:paraId="1AA0CF0A" w14:textId="77777777" w:rsidR="00D4663F" w:rsidRDefault="00D4663F" w:rsidP="00D4663F">
      <w:pPr>
        <w:spacing w:before="2" w:line="203" w:lineRule="exact"/>
        <w:rPr>
          <w:rFonts w:ascii="Times New Roman" w:eastAsia="Times New Roman" w:hAnsi="Times New Roman" w:cs="Times New Roman"/>
          <w:b/>
          <w:bCs/>
          <w:position w:val="-1"/>
          <w:sz w:val="18"/>
          <w:szCs w:val="18"/>
        </w:rPr>
        <w:sectPr w:rsidR="00D4663F" w:rsidSect="0096179A">
          <w:headerReference w:type="default" r:id="rId8"/>
          <w:footerReference w:type="default" r:id="rId9"/>
          <w:pgSz w:w="12240" w:h="15840"/>
          <w:pgMar w:top="720" w:right="720" w:bottom="720" w:left="720" w:header="432" w:footer="720" w:gutter="0"/>
          <w:cols w:space="720"/>
          <w:docGrid w:linePitch="360"/>
        </w:sectPr>
      </w:pPr>
    </w:p>
    <w:p w14:paraId="26336CB4" w14:textId="77777777" w:rsidR="00D4663F" w:rsidRPr="00CC2148" w:rsidRDefault="00D4663F" w:rsidP="000D6609">
      <w:pPr>
        <w:tabs>
          <w:tab w:val="left" w:pos="540"/>
          <w:tab w:val="left" w:pos="3240"/>
        </w:tabs>
        <w:spacing w:before="2" w:line="203" w:lineRule="exact"/>
        <w:rPr>
          <w:rFonts w:ascii="Times New Roman" w:hAnsi="Times New Roman" w:cs="Times New Roman"/>
          <w:sz w:val="24"/>
          <w:szCs w:val="24"/>
          <w:u w:val="single"/>
        </w:rPr>
      </w:pPr>
      <w:r w:rsidRPr="00CC2148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 xml:space="preserve">Date:  </w:t>
      </w:r>
      <w:sdt>
        <w:sdtPr>
          <w:rPr>
            <w:rFonts w:ascii="Times New Roman" w:eastAsia="Times New Roman" w:hAnsi="Times New Roman" w:cs="Times New Roman"/>
            <w:b/>
            <w:bCs/>
            <w:position w:val="-1"/>
            <w:sz w:val="24"/>
            <w:szCs w:val="24"/>
            <w:u w:val="single"/>
          </w:rPr>
          <w:id w:val="2134821751"/>
          <w:placeholder>
            <w:docPart w:val="F3BB0A8D01EE44808627583C725C144E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Pr="00CC2148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Click here to enter a date.</w:t>
          </w:r>
        </w:sdtContent>
      </w:sdt>
    </w:p>
    <w:p w14:paraId="1DDE0677" w14:textId="77777777" w:rsidR="00834803" w:rsidRPr="00CC2148" w:rsidRDefault="00834803" w:rsidP="000D6609">
      <w:pPr>
        <w:rPr>
          <w:rFonts w:ascii="Times New Roman" w:hAnsi="Times New Roman" w:cs="Times New Roman"/>
          <w:sz w:val="24"/>
          <w:szCs w:val="24"/>
        </w:rPr>
      </w:pPr>
    </w:p>
    <w:p w14:paraId="69AACB3C" w14:textId="77777777" w:rsidR="00D4663F" w:rsidRPr="00CC2148" w:rsidRDefault="00D4663F" w:rsidP="000D6609">
      <w:pPr>
        <w:tabs>
          <w:tab w:val="left" w:pos="2880"/>
        </w:tabs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</w:pPr>
      <w:r w:rsidRPr="00CC2148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PI No(s)</w:t>
      </w:r>
      <w:r w:rsidR="00766334" w:rsidRPr="00CC2148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:</w:t>
      </w:r>
      <w:r w:rsidRPr="00CC2148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 xml:space="preserve">  </w:t>
      </w:r>
      <w:sdt>
        <w:sdtPr>
          <w:rPr>
            <w:rFonts w:ascii="Times New Roman" w:eastAsia="Times New Roman" w:hAnsi="Times New Roman" w:cs="Times New Roman"/>
            <w:b/>
            <w:bCs/>
            <w:position w:val="-1"/>
            <w:sz w:val="24"/>
            <w:szCs w:val="24"/>
          </w:rPr>
          <w:id w:val="-253130459"/>
          <w:placeholder>
            <w:docPart w:val="8E96CF797DDA45A7BDB0F4D7F96AE11F"/>
          </w:placeholder>
          <w:showingPlcHdr/>
        </w:sdtPr>
        <w:sdtEndPr/>
        <w:sdtContent>
          <w:r w:rsidRPr="00CC2148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Click here to enter text.</w:t>
          </w:r>
        </w:sdtContent>
      </w:sdt>
    </w:p>
    <w:p w14:paraId="5843ABFD" w14:textId="77777777" w:rsidR="00D4663F" w:rsidRPr="00CC2148" w:rsidRDefault="00D4663F" w:rsidP="000D6609">
      <w:pPr>
        <w:tabs>
          <w:tab w:val="left" w:pos="2880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3729F808" w14:textId="77777777" w:rsidR="00D4663F" w:rsidRPr="00CC2148" w:rsidRDefault="00D4663F" w:rsidP="000D6609">
      <w:pPr>
        <w:tabs>
          <w:tab w:val="left" w:pos="2880"/>
        </w:tabs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</w:pPr>
      <w:r w:rsidRPr="00CC2148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 xml:space="preserve">County(ies): </w:t>
      </w:r>
      <w:r w:rsidR="001B2226" w:rsidRPr="00CC2148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b/>
            <w:bCs/>
            <w:position w:val="-1"/>
            <w:sz w:val="24"/>
            <w:szCs w:val="24"/>
          </w:rPr>
          <w:id w:val="-1761216038"/>
          <w:placeholder>
            <w:docPart w:val="D860BFEBF9F445D1A8A18D0F825938C6"/>
          </w:placeholder>
          <w:showingPlcHdr/>
        </w:sdtPr>
        <w:sdtEndPr/>
        <w:sdtContent>
          <w:r w:rsidRPr="00CC2148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Click here to enter text.</w:t>
          </w:r>
        </w:sdtContent>
      </w:sdt>
    </w:p>
    <w:p w14:paraId="601D0CB1" w14:textId="77777777" w:rsidR="001B2226" w:rsidRPr="00CC2148" w:rsidRDefault="00CC2148" w:rsidP="000D6609">
      <w:pPr>
        <w:tabs>
          <w:tab w:val="left" w:pos="2880"/>
        </w:tabs>
        <w:ind w:left="360"/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 w:rsidR="001B2226" w:rsidRPr="00CC2148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 xml:space="preserve">Project Manager:  </w:t>
      </w:r>
      <w:sdt>
        <w:sdtPr>
          <w:rPr>
            <w:rFonts w:ascii="Times New Roman" w:eastAsia="Times New Roman" w:hAnsi="Times New Roman" w:cs="Times New Roman"/>
            <w:b/>
            <w:bCs/>
            <w:position w:val="-1"/>
            <w:sz w:val="24"/>
            <w:szCs w:val="24"/>
          </w:rPr>
          <w:id w:val="304293025"/>
          <w:placeholder>
            <w:docPart w:val="4C81A16241D245738A8FB71751F26C1E"/>
          </w:placeholder>
          <w:showingPlcHdr/>
        </w:sdtPr>
        <w:sdtEndPr/>
        <w:sdtContent>
          <w:r w:rsidR="001B2226" w:rsidRPr="00CC2148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Click here to enter text.</w:t>
          </w:r>
        </w:sdtContent>
      </w:sdt>
    </w:p>
    <w:p w14:paraId="557CCE92" w14:textId="77777777" w:rsidR="001B2226" w:rsidRPr="00CC2148" w:rsidRDefault="001B2226" w:rsidP="000D6609">
      <w:pPr>
        <w:tabs>
          <w:tab w:val="left" w:pos="2880"/>
        </w:tabs>
        <w:ind w:hanging="630"/>
        <w:rPr>
          <w:rFonts w:ascii="Times New Roman" w:eastAsia="Times New Roman" w:hAnsi="Times New Roman" w:cs="Times New Roman"/>
          <w:sz w:val="24"/>
          <w:szCs w:val="24"/>
        </w:rPr>
      </w:pPr>
    </w:p>
    <w:p w14:paraId="300DA2F0" w14:textId="77777777" w:rsidR="001B2226" w:rsidRPr="00CC2148" w:rsidRDefault="001B2226" w:rsidP="000D6609">
      <w:pPr>
        <w:tabs>
          <w:tab w:val="left" w:pos="2880"/>
        </w:tabs>
        <w:ind w:left="360"/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</w:pPr>
      <w:r w:rsidRPr="00CC2148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 xml:space="preserve">Designer:  </w:t>
      </w:r>
      <w:sdt>
        <w:sdtPr>
          <w:rPr>
            <w:rFonts w:ascii="Times New Roman" w:eastAsia="Times New Roman" w:hAnsi="Times New Roman" w:cs="Times New Roman"/>
            <w:b/>
            <w:bCs/>
            <w:position w:val="-1"/>
            <w:sz w:val="24"/>
            <w:szCs w:val="24"/>
          </w:rPr>
          <w:id w:val="-490558789"/>
          <w:placeholder>
            <w:docPart w:val="933D4DDC70AC47478F48E3B383FD20B6"/>
          </w:placeholder>
          <w:showingPlcHdr/>
        </w:sdtPr>
        <w:sdtEndPr/>
        <w:sdtContent>
          <w:r w:rsidRPr="00CC2148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Click here to enter text.</w:t>
          </w:r>
        </w:sdtContent>
      </w:sdt>
    </w:p>
    <w:p w14:paraId="16309A3F" w14:textId="77777777" w:rsidR="001B2226" w:rsidRPr="00CC2148" w:rsidRDefault="001B2226" w:rsidP="000D6609">
      <w:pPr>
        <w:tabs>
          <w:tab w:val="left" w:pos="2880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619A1A2F" w14:textId="77777777" w:rsidR="001B2226" w:rsidRPr="00CC2148" w:rsidRDefault="001B2226" w:rsidP="000D6609">
      <w:pPr>
        <w:tabs>
          <w:tab w:val="left" w:pos="540"/>
          <w:tab w:val="left" w:pos="3240"/>
        </w:tabs>
        <w:spacing w:before="2" w:line="203" w:lineRule="exact"/>
        <w:ind w:left="360"/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</w:pPr>
      <w:r w:rsidRPr="00CC2148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 xml:space="preserve">Let Date:  </w:t>
      </w:r>
      <w:sdt>
        <w:sdtPr>
          <w:rPr>
            <w:rFonts w:ascii="Times New Roman" w:eastAsia="Times New Roman" w:hAnsi="Times New Roman" w:cs="Times New Roman"/>
            <w:b/>
            <w:bCs/>
            <w:position w:val="-1"/>
            <w:sz w:val="24"/>
            <w:szCs w:val="24"/>
          </w:rPr>
          <w:id w:val="1907336789"/>
          <w:placeholder>
            <w:docPart w:val="CBB7AA242E384C7DA54B10EB815C7A7A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Pr="00CC2148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Click here to enter a date.</w:t>
          </w:r>
        </w:sdtContent>
      </w:sdt>
    </w:p>
    <w:p w14:paraId="6FEB58DC" w14:textId="77777777" w:rsidR="001B2226" w:rsidRPr="00CC2148" w:rsidRDefault="001B2226" w:rsidP="000D6609">
      <w:pPr>
        <w:tabs>
          <w:tab w:val="left" w:pos="540"/>
          <w:tab w:val="left" w:pos="3240"/>
        </w:tabs>
        <w:spacing w:before="2" w:line="203" w:lineRule="exact"/>
        <w:ind w:left="360"/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sectPr w:rsidR="001B2226" w:rsidRPr="00CC2148" w:rsidSect="0096179A">
          <w:type w:val="continuous"/>
          <w:pgSz w:w="12240" w:h="15840"/>
          <w:pgMar w:top="720" w:right="720" w:bottom="720" w:left="720" w:header="360" w:footer="720" w:gutter="0"/>
          <w:cols w:num="2" w:space="720"/>
          <w:docGrid w:linePitch="360"/>
        </w:sectPr>
      </w:pPr>
    </w:p>
    <w:p w14:paraId="32BCDD51" w14:textId="77777777" w:rsidR="001B2226" w:rsidRDefault="001B2226" w:rsidP="000D6609">
      <w:pPr>
        <w:tabs>
          <w:tab w:val="left" w:pos="540"/>
          <w:tab w:val="left" w:pos="3240"/>
        </w:tabs>
        <w:spacing w:before="2" w:line="203" w:lineRule="exact"/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</w:pPr>
    </w:p>
    <w:p w14:paraId="12834DC3" w14:textId="77777777" w:rsidR="00834803" w:rsidRPr="003948D4" w:rsidRDefault="00834803" w:rsidP="000D6609">
      <w:pPr>
        <w:tabs>
          <w:tab w:val="left" w:pos="540"/>
          <w:tab w:val="left" w:pos="3240"/>
        </w:tabs>
        <w:spacing w:before="2" w:line="203" w:lineRule="exact"/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</w:pPr>
    </w:p>
    <w:p w14:paraId="524AE371" w14:textId="77777777" w:rsidR="001B2226" w:rsidRPr="00875B7D" w:rsidRDefault="001B2226" w:rsidP="00FE2A07">
      <w:pPr>
        <w:pStyle w:val="ListParagraph"/>
        <w:numPr>
          <w:ilvl w:val="0"/>
          <w:numId w:val="4"/>
        </w:numPr>
        <w:tabs>
          <w:tab w:val="left" w:pos="6480"/>
          <w:tab w:val="left" w:pos="7110"/>
        </w:tabs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875B7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Complete Final Plans Submission Package </w:t>
      </w:r>
    </w:p>
    <w:p w14:paraId="1E044955" w14:textId="77777777" w:rsidR="001B2226" w:rsidRPr="00223B3E" w:rsidRDefault="001B2226" w:rsidP="001B2226">
      <w:pPr>
        <w:tabs>
          <w:tab w:val="left" w:pos="540"/>
          <w:tab w:val="left" w:pos="3240"/>
        </w:tabs>
        <w:spacing w:before="2" w:line="203" w:lineRule="exact"/>
        <w:ind w:right="1440"/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</w:pPr>
    </w:p>
    <w:p w14:paraId="257E0F35" w14:textId="77777777" w:rsidR="003A0D91" w:rsidRPr="00223B3E" w:rsidRDefault="003A0D91" w:rsidP="00FE2A07">
      <w:pPr>
        <w:pStyle w:val="ListParagraph"/>
        <w:numPr>
          <w:ilvl w:val="0"/>
          <w:numId w:val="1"/>
        </w:numPr>
        <w:spacing w:before="2" w:after="0"/>
        <w:ind w:left="360"/>
        <w:rPr>
          <w:rFonts w:ascii="Times New Roman" w:eastAsia="Times New Roman" w:hAnsi="Times New Roman" w:cs="Times New Roman"/>
          <w:sz w:val="24"/>
          <w:szCs w:val="24"/>
        </w:rPr>
        <w:sectPr w:rsidR="003A0D91" w:rsidRPr="00223B3E" w:rsidSect="0096179A">
          <w:type w:val="continuous"/>
          <w:pgSz w:w="12240" w:h="15840"/>
          <w:pgMar w:top="720" w:right="720" w:bottom="720" w:left="720" w:header="360" w:footer="720" w:gutter="0"/>
          <w:cols w:space="720"/>
          <w:docGrid w:linePitch="360"/>
        </w:sectPr>
      </w:pPr>
    </w:p>
    <w:p w14:paraId="701A291C" w14:textId="77777777" w:rsidR="003A0D91" w:rsidRPr="00EA136C" w:rsidRDefault="001B2226" w:rsidP="00FE2A07">
      <w:pPr>
        <w:pStyle w:val="ListParagraph"/>
        <w:numPr>
          <w:ilvl w:val="0"/>
          <w:numId w:val="1"/>
        </w:numPr>
        <w:spacing w:before="2" w:after="0"/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Does the project require </w:t>
      </w:r>
      <w:r w:rsidR="00E967F3">
        <w:rPr>
          <w:rFonts w:ascii="Times New Roman" w:eastAsia="Times New Roman" w:hAnsi="Times New Roman" w:cs="Times New Roman"/>
          <w:sz w:val="24"/>
          <w:szCs w:val="24"/>
        </w:rPr>
        <w:t>a funding match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 or payment by the local Government?  </w:t>
      </w:r>
    </w:p>
    <w:p w14:paraId="36A8149A" w14:textId="77777777" w:rsidR="00CC2148" w:rsidRPr="00EA136C" w:rsidRDefault="00CC2148" w:rsidP="00CC2148">
      <w:pPr>
        <w:pStyle w:val="ListParagraph"/>
        <w:spacing w:before="2" w:after="0"/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</w:pPr>
    </w:p>
    <w:p w14:paraId="692B347B" w14:textId="77777777" w:rsidR="001B2226" w:rsidRPr="00EA136C" w:rsidRDefault="001B2226" w:rsidP="00FE2A07">
      <w:pPr>
        <w:pStyle w:val="ListParagraph"/>
        <w:numPr>
          <w:ilvl w:val="1"/>
          <w:numId w:val="2"/>
        </w:numPr>
        <w:spacing w:before="2" w:after="0"/>
        <w:ind w:left="1080"/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If so, the </w:t>
      </w:r>
      <w:r w:rsidR="00E967F3">
        <w:rPr>
          <w:rFonts w:ascii="Times New Roman" w:eastAsia="Times New Roman" w:hAnsi="Times New Roman" w:cs="Times New Roman"/>
          <w:sz w:val="24"/>
          <w:szCs w:val="24"/>
        </w:rPr>
        <w:t>Office of Financial Management or relevant SME office will request the funds.</w:t>
      </w:r>
      <w:r w:rsidR="003A0D91"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887236073"/>
          <w:placeholder>
            <w:docPart w:val="F6CF156ADBC14682BE538528220E536E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="007E4CB9"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39893909" w14:textId="77777777" w:rsidR="007E4CB9" w:rsidRPr="00EA136C" w:rsidRDefault="007E4CB9" w:rsidP="00366E78">
      <w:pPr>
        <w:pStyle w:val="ListParagraph"/>
        <w:spacing w:before="2" w:after="0"/>
        <w:ind w:right="-278"/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</w:pPr>
    </w:p>
    <w:p w14:paraId="605DECC1" w14:textId="77777777" w:rsidR="007E4CB9" w:rsidRPr="00EA136C" w:rsidRDefault="007E4CB9" w:rsidP="00366E78">
      <w:pPr>
        <w:pStyle w:val="ListParagraph"/>
        <w:spacing w:before="2" w:after="0"/>
        <w:ind w:right="-278"/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</w:pPr>
    </w:p>
    <w:p w14:paraId="0E5083D4" w14:textId="77777777" w:rsidR="00CC2148" w:rsidRPr="00EA136C" w:rsidRDefault="00CC2148" w:rsidP="00366E78">
      <w:pPr>
        <w:pStyle w:val="ListParagraph"/>
        <w:spacing w:before="2" w:after="0"/>
        <w:ind w:right="-278"/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</w:pPr>
    </w:p>
    <w:p w14:paraId="41DE1C14" w14:textId="77777777" w:rsidR="00284ED9" w:rsidRPr="00EA136C" w:rsidRDefault="00284ED9" w:rsidP="00366E78">
      <w:pPr>
        <w:pStyle w:val="ListParagraph"/>
        <w:spacing w:before="2" w:after="0"/>
        <w:ind w:right="-278"/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</w:pPr>
    </w:p>
    <w:p w14:paraId="00E810B9" w14:textId="77777777" w:rsidR="007E4CB9" w:rsidRPr="00EA136C" w:rsidRDefault="007E4CB9" w:rsidP="00366E78">
      <w:pPr>
        <w:pStyle w:val="ListParagraph"/>
        <w:spacing w:before="2" w:after="0"/>
        <w:ind w:right="-278"/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</w:pPr>
    </w:p>
    <w:p w14:paraId="61D63A6F" w14:textId="77777777" w:rsidR="007E4CB9" w:rsidRPr="00EA136C" w:rsidRDefault="007E4CB9" w:rsidP="00366E78">
      <w:pPr>
        <w:spacing w:before="2"/>
        <w:ind w:left="720" w:right="-278"/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sectPr w:rsidR="007E4CB9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728C9B20" w14:textId="77777777" w:rsidR="00AB36B3" w:rsidRPr="00EA136C" w:rsidRDefault="00AB36B3" w:rsidP="00FE2A07">
      <w:pPr>
        <w:pStyle w:val="ListParagraph"/>
        <w:numPr>
          <w:ilvl w:val="0"/>
          <w:numId w:val="1"/>
        </w:numPr>
        <w:spacing w:before="2"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Is the project a Re-Let?</w:t>
      </w:r>
    </w:p>
    <w:p w14:paraId="17280806" w14:textId="77777777" w:rsidR="00AB36B3" w:rsidRPr="00EA136C" w:rsidRDefault="00AB36B3" w:rsidP="00AB36B3">
      <w:pPr>
        <w:pStyle w:val="ListParagraph"/>
        <w:spacing w:before="2"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</w:p>
    <w:p w14:paraId="75C88925" w14:textId="77777777" w:rsidR="00AB36B3" w:rsidRPr="00EA136C" w:rsidRDefault="00AB36B3" w:rsidP="00AB36B3">
      <w:pPr>
        <w:pStyle w:val="ListParagraph"/>
        <w:spacing w:before="2" w:after="0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1456563176"/>
          <w:placeholder>
            <w:docPart w:val="62933E7670584844994A7D250AACAE8A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29424EC6" w14:textId="77777777" w:rsidR="00AB36B3" w:rsidRPr="00EA136C" w:rsidRDefault="00AB36B3" w:rsidP="00AB36B3">
      <w:pPr>
        <w:pStyle w:val="ListParagraph"/>
        <w:spacing w:before="2" w:after="0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14:paraId="6FD4BEFE" w14:textId="77777777" w:rsidR="00AB36B3" w:rsidRPr="00EA136C" w:rsidRDefault="00AB36B3" w:rsidP="00AB36B3">
      <w:pPr>
        <w:pStyle w:val="ListParagraph"/>
        <w:spacing w:before="2" w:after="0"/>
        <w:ind w:left="1080"/>
        <w:rPr>
          <w:rFonts w:ascii="Times New Roman" w:eastAsia="Times New Roman" w:hAnsi="Times New Roman" w:cs="Times New Roman"/>
          <w:sz w:val="24"/>
          <w:szCs w:val="24"/>
        </w:rPr>
        <w:sectPr w:rsidR="00AB36B3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4FB017E6" w14:textId="77777777" w:rsidR="003948D4" w:rsidRPr="00EA136C" w:rsidRDefault="003948D4" w:rsidP="00FE2A07">
      <w:pPr>
        <w:pStyle w:val="ListParagraph"/>
        <w:numPr>
          <w:ilvl w:val="0"/>
          <w:numId w:val="1"/>
        </w:numPr>
        <w:spacing w:before="2"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Is the </w:t>
      </w:r>
      <w:r w:rsidR="00766334" w:rsidRPr="00EA136C">
        <w:rPr>
          <w:rFonts w:ascii="Times New Roman" w:eastAsia="Times New Roman" w:hAnsi="Times New Roman" w:cs="Times New Roman"/>
          <w:sz w:val="24"/>
          <w:szCs w:val="24"/>
        </w:rPr>
        <w:t>Interdepartmental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 Correspondence Letter (transmittal letter) included?</w:t>
      </w:r>
    </w:p>
    <w:p w14:paraId="3191B5B0" w14:textId="77777777" w:rsidR="003948D4" w:rsidRPr="00EA136C" w:rsidRDefault="003948D4" w:rsidP="003948D4">
      <w:pPr>
        <w:pStyle w:val="ListParagraph"/>
        <w:spacing w:before="2"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</w:p>
    <w:p w14:paraId="3DF3E054" w14:textId="77777777" w:rsidR="003948D4" w:rsidRPr="00EA136C" w:rsidRDefault="003948D4" w:rsidP="003948D4">
      <w:pPr>
        <w:pStyle w:val="ListParagraph"/>
        <w:spacing w:before="2" w:after="0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438267945"/>
          <w:placeholder>
            <w:docPart w:val="ED14F157BF1F41C59C5EC26313DE925F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4FF1C39E" w14:textId="77777777" w:rsidR="003948D4" w:rsidRPr="00EA136C" w:rsidRDefault="003948D4" w:rsidP="003948D4">
      <w:pPr>
        <w:pStyle w:val="ListParagraph"/>
        <w:spacing w:before="2" w:after="0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14:paraId="08EA5AB8" w14:textId="77777777" w:rsidR="003948D4" w:rsidRPr="00EA136C" w:rsidRDefault="003948D4" w:rsidP="003948D4">
      <w:pPr>
        <w:pStyle w:val="ListParagraph"/>
        <w:spacing w:before="2" w:after="0"/>
        <w:ind w:left="1080"/>
        <w:rPr>
          <w:rFonts w:ascii="Times New Roman" w:eastAsia="Times New Roman" w:hAnsi="Times New Roman" w:cs="Times New Roman"/>
          <w:sz w:val="24"/>
          <w:szCs w:val="24"/>
        </w:rPr>
        <w:sectPr w:rsidR="003948D4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21A701EA" w14:textId="77777777" w:rsidR="003948D4" w:rsidRPr="00EA136C" w:rsidRDefault="003948D4" w:rsidP="00FE2A07">
      <w:pPr>
        <w:pStyle w:val="ListParagraph"/>
        <w:numPr>
          <w:ilvl w:val="0"/>
          <w:numId w:val="1"/>
        </w:numPr>
        <w:spacing w:before="2"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Place electronic copies (</w:t>
      </w:r>
      <w:r w:rsidRPr="00EA136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pdfs that are not scanned copies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) of Final Plan submittal in the project folder in ProjectWise CST (Construction)\Construction Plans\PSE to CBA:</w:t>
      </w:r>
    </w:p>
    <w:p w14:paraId="1F0122E9" w14:textId="77777777" w:rsidR="003948D4" w:rsidRPr="00EA136C" w:rsidRDefault="003948D4" w:rsidP="003948D4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14:paraId="09A50144" w14:textId="77777777" w:rsidR="003948D4" w:rsidRPr="00EA136C" w:rsidRDefault="003948D4" w:rsidP="003948D4">
      <w:pPr>
        <w:spacing w:before="2"/>
        <w:rPr>
          <w:rFonts w:ascii="Times New Roman" w:eastAsia="Times New Roman" w:hAnsi="Times New Roman" w:cs="Times New Roman"/>
          <w:sz w:val="24"/>
          <w:szCs w:val="24"/>
        </w:rPr>
        <w:sectPr w:rsidR="003948D4" w:rsidRPr="00EA136C" w:rsidSect="0096179A">
          <w:type w:val="continuous"/>
          <w:pgSz w:w="12240" w:h="15840"/>
          <w:pgMar w:top="720" w:right="720" w:bottom="720" w:left="720" w:header="360" w:footer="720" w:gutter="0"/>
          <w:cols w:space="0"/>
          <w:docGrid w:linePitch="360"/>
        </w:sectPr>
      </w:pPr>
    </w:p>
    <w:p w14:paraId="1A2E3F29" w14:textId="77777777" w:rsidR="003948D4" w:rsidRPr="00EA136C" w:rsidRDefault="007E4CB9" w:rsidP="00FE2A07">
      <w:pPr>
        <w:pStyle w:val="ListParagraph"/>
        <w:numPr>
          <w:ilvl w:val="0"/>
          <w:numId w:val="1"/>
        </w:numPr>
        <w:spacing w:before="2"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Is one (1) half size set of plans for Construction Bidding </w:t>
      </w:r>
      <w:r w:rsidR="004438AB" w:rsidRPr="00EA136C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dministration</w:t>
      </w:r>
      <w:r w:rsidR="004438AB" w:rsidRPr="00EA1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2148" w:rsidRPr="00EA136C">
        <w:rPr>
          <w:rFonts w:ascii="Times New Roman" w:eastAsia="Times New Roman" w:hAnsi="Times New Roman" w:cs="Times New Roman"/>
          <w:sz w:val="24"/>
          <w:szCs w:val="24"/>
        </w:rPr>
        <w:t>(CBA) included?</w:t>
      </w:r>
    </w:p>
    <w:p w14:paraId="7B39B6DF" w14:textId="77777777" w:rsidR="00CC2148" w:rsidRPr="00EA136C" w:rsidRDefault="00CC2148" w:rsidP="00CC2148">
      <w:pPr>
        <w:pStyle w:val="ListParagraph"/>
        <w:spacing w:before="2"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702984F1" w14:textId="77777777" w:rsidR="007E4CB9" w:rsidRPr="00EA136C" w:rsidRDefault="007E4CB9" w:rsidP="00FE2A07">
      <w:pPr>
        <w:pStyle w:val="ListParagraph"/>
        <w:numPr>
          <w:ilvl w:val="1"/>
          <w:numId w:val="1"/>
        </w:numPr>
        <w:spacing w:before="2" w:after="0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If plans are letter size, then two (2) sets of plans are required.</w:t>
      </w:r>
      <w:r w:rsidR="004438AB"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710418672"/>
          <w:placeholder>
            <w:docPart w:val="C854333F419043AE8E1750E1AF6B7366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="00F15961"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03DDFC2E" w14:textId="77777777" w:rsidR="004438AB" w:rsidRPr="00EA136C" w:rsidRDefault="004438AB" w:rsidP="00366E78">
      <w:pPr>
        <w:pStyle w:val="ListParagraph"/>
        <w:spacing w:before="2"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7620101A" w14:textId="77777777" w:rsidR="00223B3E" w:rsidRPr="00EA136C" w:rsidRDefault="00223B3E" w:rsidP="00366E78">
      <w:pPr>
        <w:pStyle w:val="ListParagraph"/>
        <w:spacing w:before="2"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4716B9C5" w14:textId="108BF5D1" w:rsidR="00CC2148" w:rsidRPr="00EA136C" w:rsidRDefault="00966E3E" w:rsidP="00954151">
      <w:pPr>
        <w:pStyle w:val="ListParagraph"/>
        <w:spacing w:before="2"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1698758375"/>
          <w:placeholder>
            <w:docPart w:val="A38DE327299A4256A55C906C5B8C1664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="00BC6875"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4DE18C03" w14:textId="7D467D90" w:rsidR="004438AB" w:rsidRPr="00EA136C" w:rsidRDefault="004438AB" w:rsidP="00366E78">
      <w:pPr>
        <w:pStyle w:val="ListParagraph"/>
        <w:spacing w:before="2"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0C539F0" w14:textId="40BAEE0D" w:rsidR="00223B3E" w:rsidRPr="00EA136C" w:rsidRDefault="00223B3E" w:rsidP="00366E78">
      <w:pPr>
        <w:pStyle w:val="ListParagraph"/>
        <w:spacing w:before="2" w:after="0"/>
        <w:rPr>
          <w:rFonts w:ascii="Times New Roman" w:eastAsia="Times New Roman" w:hAnsi="Times New Roman" w:cs="Times New Roman"/>
          <w:sz w:val="24"/>
          <w:szCs w:val="24"/>
        </w:rPr>
        <w:sectPr w:rsidR="00223B3E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094C86C8" w14:textId="16980C00" w:rsidR="00366E78" w:rsidRDefault="00366E78" w:rsidP="00BC6875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14:paraId="621108E1" w14:textId="428E985F" w:rsidR="00BC6875" w:rsidRDefault="00BC6875" w:rsidP="00BC6875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14:paraId="73785F48" w14:textId="77777777" w:rsidR="00BC6875" w:rsidRPr="00BC6875" w:rsidRDefault="00BC6875" w:rsidP="00BC6875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14:paraId="57DB4AEC" w14:textId="77777777" w:rsidR="00CC2148" w:rsidRPr="00EA136C" w:rsidRDefault="00CC2148" w:rsidP="00CC2148">
      <w:pPr>
        <w:pStyle w:val="ListParagraph"/>
        <w:spacing w:before="2"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</w:p>
    <w:p w14:paraId="12D61648" w14:textId="13462B0F" w:rsidR="00223B3E" w:rsidRPr="00EA136C" w:rsidRDefault="00366E78" w:rsidP="00CC2148">
      <w:pPr>
        <w:pStyle w:val="ListParagraph"/>
        <w:spacing w:before="2" w:after="0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</w:p>
    <w:p w14:paraId="3A2173C4" w14:textId="77777777" w:rsidR="00CC2148" w:rsidRPr="00EA136C" w:rsidRDefault="00CC2148" w:rsidP="00CC2148">
      <w:pPr>
        <w:pStyle w:val="ListParagraph"/>
        <w:spacing w:before="2" w:after="0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14:paraId="3062F51B" w14:textId="77777777" w:rsidR="00366E78" w:rsidRPr="00EA136C" w:rsidRDefault="00366E78" w:rsidP="00366E78">
      <w:pPr>
        <w:pStyle w:val="ListParagraph"/>
        <w:spacing w:before="2" w:after="0"/>
        <w:ind w:left="1080"/>
        <w:rPr>
          <w:rFonts w:ascii="Times New Roman" w:eastAsia="Times New Roman" w:hAnsi="Times New Roman" w:cs="Times New Roman"/>
          <w:sz w:val="24"/>
          <w:szCs w:val="24"/>
        </w:rPr>
        <w:sectPr w:rsidR="00366E78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45A45079" w14:textId="77777777" w:rsidR="00CC2148" w:rsidRPr="00EA136C" w:rsidRDefault="006C755F" w:rsidP="00FE2A07">
      <w:pPr>
        <w:pStyle w:val="ListParagraph"/>
        <w:numPr>
          <w:ilvl w:val="0"/>
          <w:numId w:val="1"/>
        </w:numPr>
        <w:spacing w:before="2"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Are all</w:t>
      </w:r>
      <w:r w:rsidRPr="00EA136C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project related Special Provisions (including the Special Provision checklist from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Bridge Design) provided?</w:t>
      </w:r>
    </w:p>
    <w:p w14:paraId="4BB01636" w14:textId="77777777" w:rsidR="00F86964" w:rsidRPr="00EA136C" w:rsidRDefault="00CC2148" w:rsidP="00CC2148">
      <w:pPr>
        <w:pStyle w:val="ListParagraph"/>
        <w:spacing w:before="2" w:after="0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1982962608"/>
          <w:placeholder>
            <w:docPart w:val="0A8418C99D344CC2A1D313A1CF332E27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="00366E78"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  <w:r w:rsidR="00366E78" w:rsidRPr="00EA136C">
        <w:rPr>
          <w:rStyle w:val="PlaceholderText"/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3D50F0CE" w14:textId="77777777" w:rsidR="00366E78" w:rsidRPr="00EA136C" w:rsidRDefault="00366E78" w:rsidP="00FE2A07">
      <w:pPr>
        <w:pStyle w:val="ListParagraph"/>
        <w:numPr>
          <w:ilvl w:val="1"/>
          <w:numId w:val="1"/>
        </w:numPr>
        <w:spacing w:before="2" w:after="0"/>
        <w:ind w:left="720"/>
        <w:rPr>
          <w:rFonts w:ascii="Times New Roman" w:eastAsia="Times New Roman" w:hAnsi="Times New Roman" w:cs="Times New Roman"/>
          <w:sz w:val="24"/>
          <w:szCs w:val="24"/>
        </w:rPr>
        <w:sectPr w:rsidR="00366E78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6532EAD9" w14:textId="77777777" w:rsidR="00834803" w:rsidRPr="00EA136C" w:rsidRDefault="00834803" w:rsidP="00007AEA">
      <w:pPr>
        <w:pStyle w:val="ListParagraph"/>
        <w:spacing w:before="2" w:after="0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14:paraId="6D6862C4" w14:textId="77777777" w:rsidR="006C755F" w:rsidRPr="00C90363" w:rsidRDefault="006C755F" w:rsidP="00C90363">
      <w:pPr>
        <w:spacing w:before="2"/>
        <w:ind w:left="720"/>
        <w:rPr>
          <w:rStyle w:val="PlaceholderText"/>
          <w:rFonts w:ascii="Times New Roman" w:hAnsi="Times New Roman" w:cs="Times New Roman"/>
          <w:sz w:val="24"/>
          <w:szCs w:val="24"/>
          <w:u w:val="single"/>
        </w:rPr>
        <w:sectPr w:rsidR="006C755F" w:rsidRPr="00C90363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  <w:r w:rsidRPr="00C90363">
        <w:rPr>
          <w:rFonts w:ascii="Times New Roman" w:eastAsia="Times New Roman" w:hAnsi="Times New Roman" w:cs="Times New Roman"/>
          <w:sz w:val="24"/>
          <w:szCs w:val="24"/>
        </w:rPr>
        <w:t xml:space="preserve">List in the table below all of the Special Provisions included in submittal. </w:t>
      </w:r>
      <w:r w:rsidRPr="00C90363">
        <w:rPr>
          <w:rFonts w:ascii="Times New Roman" w:eastAsia="Times New Roman" w:hAnsi="Times New Roman" w:cs="Times New Roman"/>
          <w:b/>
          <w:sz w:val="24"/>
          <w:szCs w:val="24"/>
        </w:rPr>
        <w:br w:type="column"/>
      </w:r>
    </w:p>
    <w:tbl>
      <w:tblPr>
        <w:tblStyle w:val="TableGrid"/>
        <w:tblW w:w="0" w:type="auto"/>
        <w:tblInd w:w="660" w:type="dxa"/>
        <w:tblLook w:val="04A0" w:firstRow="1" w:lastRow="0" w:firstColumn="1" w:lastColumn="0" w:noHBand="0" w:noVBand="1"/>
      </w:tblPr>
      <w:tblGrid>
        <w:gridCol w:w="3204"/>
        <w:gridCol w:w="3204"/>
        <w:gridCol w:w="3204"/>
      </w:tblGrid>
      <w:tr w:rsidR="000934CC" w:rsidRPr="00EA136C" w14:paraId="1314D13C" w14:textId="77777777" w:rsidTr="00007AEA">
        <w:trPr>
          <w:trHeight w:val="432"/>
        </w:trPr>
        <w:sdt>
          <w:sdtPr>
            <w:rPr>
              <w:rFonts w:ascii="Times New Roman" w:eastAsia="Times New Roman" w:hAnsi="Times New Roman" w:cs="Times New Roman"/>
              <w:b/>
              <w:sz w:val="24"/>
              <w:szCs w:val="24"/>
            </w:rPr>
            <w:id w:val="-456880264"/>
            <w:placeholder>
              <w:docPart w:val="06EE7B07BFFD483EBE0EC370FDE908AA"/>
            </w:placeholder>
            <w:showingPlcHdr/>
          </w:sdtPr>
          <w:sdtEndPr/>
          <w:sdtContent>
            <w:tc>
              <w:tcPr>
                <w:tcW w:w="3204" w:type="dxa"/>
              </w:tcPr>
              <w:p w14:paraId="58A1F489" w14:textId="77777777" w:rsidR="000934CC" w:rsidRPr="00EA136C" w:rsidRDefault="00191DBD" w:rsidP="00191DBD">
                <w:pPr>
                  <w:tabs>
                    <w:tab w:val="left" w:pos="6480"/>
                    <w:tab w:val="left" w:pos="7110"/>
                    <w:tab w:val="left" w:pos="8640"/>
                    <w:tab w:val="left" w:pos="9540"/>
                    <w:tab w:val="left" w:pos="10170"/>
                  </w:tabs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EA136C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b/>
              <w:sz w:val="24"/>
              <w:szCs w:val="24"/>
            </w:rPr>
            <w:id w:val="-1600948149"/>
            <w:placeholder>
              <w:docPart w:val="3525CFCD6BB449148F570E38B507B335"/>
            </w:placeholder>
            <w:showingPlcHdr/>
          </w:sdtPr>
          <w:sdtEndPr/>
          <w:sdtContent>
            <w:tc>
              <w:tcPr>
                <w:tcW w:w="3204" w:type="dxa"/>
              </w:tcPr>
              <w:p w14:paraId="582F0502" w14:textId="77777777" w:rsidR="000934CC" w:rsidRPr="00EA136C" w:rsidRDefault="00191DBD" w:rsidP="00191DBD">
                <w:pPr>
                  <w:tabs>
                    <w:tab w:val="left" w:pos="6480"/>
                    <w:tab w:val="left" w:pos="7110"/>
                    <w:tab w:val="left" w:pos="8640"/>
                    <w:tab w:val="left" w:pos="9540"/>
                    <w:tab w:val="left" w:pos="10170"/>
                  </w:tabs>
                  <w:ind w:right="18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EA136C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b/>
              <w:sz w:val="24"/>
              <w:szCs w:val="24"/>
            </w:rPr>
            <w:id w:val="886144350"/>
            <w:placeholder>
              <w:docPart w:val="6924751CA1A34A16A4520412CA1EDA9B"/>
            </w:placeholder>
            <w:showingPlcHdr/>
          </w:sdtPr>
          <w:sdtEndPr/>
          <w:sdtContent>
            <w:tc>
              <w:tcPr>
                <w:tcW w:w="3204" w:type="dxa"/>
              </w:tcPr>
              <w:p w14:paraId="1EE00461" w14:textId="77777777" w:rsidR="000934CC" w:rsidRPr="00EA136C" w:rsidRDefault="00191DBD" w:rsidP="00191DBD">
                <w:pPr>
                  <w:tabs>
                    <w:tab w:val="left" w:pos="6480"/>
                    <w:tab w:val="left" w:pos="7110"/>
                    <w:tab w:val="left" w:pos="8640"/>
                    <w:tab w:val="left" w:pos="9540"/>
                    <w:tab w:val="left" w:pos="10170"/>
                  </w:tabs>
                  <w:ind w:right="30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EA136C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Click here to enter text.</w:t>
                </w:r>
              </w:p>
            </w:tc>
          </w:sdtContent>
        </w:sdt>
      </w:tr>
      <w:tr w:rsidR="000934CC" w:rsidRPr="00EA136C" w14:paraId="5E5F5365" w14:textId="77777777" w:rsidTr="00007AEA">
        <w:trPr>
          <w:trHeight w:val="432"/>
        </w:trPr>
        <w:sdt>
          <w:sdtPr>
            <w:rPr>
              <w:rFonts w:ascii="Times New Roman" w:eastAsia="Times New Roman" w:hAnsi="Times New Roman" w:cs="Times New Roman"/>
              <w:b/>
              <w:sz w:val="24"/>
              <w:szCs w:val="24"/>
            </w:rPr>
            <w:id w:val="-1085765546"/>
            <w:placeholder>
              <w:docPart w:val="89B2103EE40A46DFB74707A20BD9E48F"/>
            </w:placeholder>
            <w:showingPlcHdr/>
          </w:sdtPr>
          <w:sdtEndPr/>
          <w:sdtContent>
            <w:tc>
              <w:tcPr>
                <w:tcW w:w="3204" w:type="dxa"/>
              </w:tcPr>
              <w:p w14:paraId="20ABB607" w14:textId="77777777" w:rsidR="000934CC" w:rsidRPr="00EA136C" w:rsidRDefault="00191DBD" w:rsidP="00191DBD">
                <w:pPr>
                  <w:tabs>
                    <w:tab w:val="left" w:pos="6480"/>
                    <w:tab w:val="left" w:pos="7110"/>
                    <w:tab w:val="left" w:pos="8640"/>
                    <w:tab w:val="left" w:pos="9540"/>
                    <w:tab w:val="left" w:pos="10170"/>
                  </w:tabs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EA136C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b/>
              <w:sz w:val="24"/>
              <w:szCs w:val="24"/>
            </w:rPr>
            <w:id w:val="-1093853298"/>
            <w:placeholder>
              <w:docPart w:val="592BFA299B184B76BC14AE7C897CBAE8"/>
            </w:placeholder>
            <w:showingPlcHdr/>
          </w:sdtPr>
          <w:sdtEndPr/>
          <w:sdtContent>
            <w:tc>
              <w:tcPr>
                <w:tcW w:w="3204" w:type="dxa"/>
              </w:tcPr>
              <w:p w14:paraId="7672EC1A" w14:textId="77777777" w:rsidR="000934CC" w:rsidRPr="00EA136C" w:rsidRDefault="00191DBD" w:rsidP="00191DBD">
                <w:pPr>
                  <w:tabs>
                    <w:tab w:val="left" w:pos="6480"/>
                    <w:tab w:val="left" w:pos="7110"/>
                    <w:tab w:val="left" w:pos="8640"/>
                    <w:tab w:val="left" w:pos="9540"/>
                    <w:tab w:val="left" w:pos="10170"/>
                  </w:tabs>
                  <w:ind w:right="18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EA136C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b/>
              <w:sz w:val="24"/>
              <w:szCs w:val="24"/>
            </w:rPr>
            <w:id w:val="-1488316549"/>
            <w:placeholder>
              <w:docPart w:val="E5CDBE1812A54CB4979C71F934AF7546"/>
            </w:placeholder>
            <w:showingPlcHdr/>
          </w:sdtPr>
          <w:sdtEndPr/>
          <w:sdtContent>
            <w:tc>
              <w:tcPr>
                <w:tcW w:w="3204" w:type="dxa"/>
              </w:tcPr>
              <w:p w14:paraId="31D89F2D" w14:textId="77777777" w:rsidR="000934CC" w:rsidRPr="00EA136C" w:rsidRDefault="00191DBD" w:rsidP="00191DBD">
                <w:pPr>
                  <w:tabs>
                    <w:tab w:val="left" w:pos="6480"/>
                    <w:tab w:val="left" w:pos="7110"/>
                    <w:tab w:val="left" w:pos="8640"/>
                    <w:tab w:val="left" w:pos="9540"/>
                    <w:tab w:val="left" w:pos="10170"/>
                  </w:tabs>
                  <w:ind w:right="30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EA136C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Click here to enter text.</w:t>
                </w:r>
              </w:p>
            </w:tc>
          </w:sdtContent>
        </w:sdt>
      </w:tr>
      <w:tr w:rsidR="000934CC" w:rsidRPr="00EA136C" w14:paraId="56869283" w14:textId="77777777" w:rsidTr="00007AEA">
        <w:trPr>
          <w:trHeight w:val="432"/>
        </w:trPr>
        <w:sdt>
          <w:sdtPr>
            <w:rPr>
              <w:rFonts w:ascii="Times New Roman" w:eastAsia="Times New Roman" w:hAnsi="Times New Roman" w:cs="Times New Roman"/>
              <w:b/>
              <w:sz w:val="24"/>
              <w:szCs w:val="24"/>
            </w:rPr>
            <w:id w:val="-1439139575"/>
            <w:placeholder>
              <w:docPart w:val="1321805617F844C3B301110A9FAD1F66"/>
            </w:placeholder>
            <w:showingPlcHdr/>
          </w:sdtPr>
          <w:sdtEndPr/>
          <w:sdtContent>
            <w:tc>
              <w:tcPr>
                <w:tcW w:w="3204" w:type="dxa"/>
              </w:tcPr>
              <w:p w14:paraId="0A0F1F90" w14:textId="77777777" w:rsidR="000934CC" w:rsidRPr="00EA136C" w:rsidRDefault="00191DBD" w:rsidP="00191DBD">
                <w:pPr>
                  <w:tabs>
                    <w:tab w:val="left" w:pos="6480"/>
                    <w:tab w:val="left" w:pos="7110"/>
                    <w:tab w:val="left" w:pos="8640"/>
                    <w:tab w:val="left" w:pos="9540"/>
                    <w:tab w:val="left" w:pos="10170"/>
                  </w:tabs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EA136C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b/>
              <w:sz w:val="24"/>
              <w:szCs w:val="24"/>
            </w:rPr>
            <w:id w:val="-1378309992"/>
            <w:placeholder>
              <w:docPart w:val="723DE9C705754D59A63C143C534259F4"/>
            </w:placeholder>
            <w:showingPlcHdr/>
          </w:sdtPr>
          <w:sdtEndPr/>
          <w:sdtContent>
            <w:tc>
              <w:tcPr>
                <w:tcW w:w="3204" w:type="dxa"/>
              </w:tcPr>
              <w:p w14:paraId="013A90F0" w14:textId="77777777" w:rsidR="000934CC" w:rsidRPr="00EA136C" w:rsidRDefault="00191DBD" w:rsidP="00191DBD">
                <w:pPr>
                  <w:tabs>
                    <w:tab w:val="left" w:pos="6480"/>
                    <w:tab w:val="left" w:pos="7110"/>
                    <w:tab w:val="left" w:pos="8640"/>
                    <w:tab w:val="left" w:pos="9540"/>
                    <w:tab w:val="left" w:pos="10170"/>
                  </w:tabs>
                  <w:ind w:right="18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EA136C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b/>
              <w:sz w:val="24"/>
              <w:szCs w:val="24"/>
            </w:rPr>
            <w:id w:val="-819040653"/>
            <w:placeholder>
              <w:docPart w:val="B9ACE80EB5804DE7936499781B8C6206"/>
            </w:placeholder>
            <w:showingPlcHdr/>
          </w:sdtPr>
          <w:sdtEndPr/>
          <w:sdtContent>
            <w:tc>
              <w:tcPr>
                <w:tcW w:w="3204" w:type="dxa"/>
              </w:tcPr>
              <w:p w14:paraId="3ED6EE73" w14:textId="77777777" w:rsidR="000934CC" w:rsidRPr="00EA136C" w:rsidRDefault="00191DBD" w:rsidP="00191DBD">
                <w:pPr>
                  <w:tabs>
                    <w:tab w:val="left" w:pos="6480"/>
                    <w:tab w:val="left" w:pos="7110"/>
                    <w:tab w:val="left" w:pos="8640"/>
                    <w:tab w:val="left" w:pos="9540"/>
                    <w:tab w:val="left" w:pos="10170"/>
                  </w:tabs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EA136C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Click here to enter text.</w:t>
                </w:r>
              </w:p>
            </w:tc>
          </w:sdtContent>
        </w:sdt>
      </w:tr>
      <w:tr w:rsidR="000934CC" w:rsidRPr="00EA136C" w14:paraId="538231BC" w14:textId="77777777" w:rsidTr="00007AEA">
        <w:trPr>
          <w:trHeight w:val="432"/>
        </w:trPr>
        <w:sdt>
          <w:sdtPr>
            <w:rPr>
              <w:rFonts w:ascii="Times New Roman" w:eastAsia="Times New Roman" w:hAnsi="Times New Roman" w:cs="Times New Roman"/>
              <w:b/>
              <w:sz w:val="24"/>
              <w:szCs w:val="24"/>
            </w:rPr>
            <w:id w:val="-136799662"/>
            <w:placeholder>
              <w:docPart w:val="65AB76DF5766449C92B7B0BECB8075C9"/>
            </w:placeholder>
            <w:showingPlcHdr/>
          </w:sdtPr>
          <w:sdtEndPr/>
          <w:sdtContent>
            <w:tc>
              <w:tcPr>
                <w:tcW w:w="3204" w:type="dxa"/>
              </w:tcPr>
              <w:p w14:paraId="03AF7DA4" w14:textId="77777777" w:rsidR="000934CC" w:rsidRPr="00EA136C" w:rsidRDefault="00191DBD" w:rsidP="00191DBD">
                <w:pPr>
                  <w:tabs>
                    <w:tab w:val="left" w:pos="6480"/>
                    <w:tab w:val="left" w:pos="7110"/>
                    <w:tab w:val="left" w:pos="8640"/>
                    <w:tab w:val="left" w:pos="9540"/>
                    <w:tab w:val="left" w:pos="10170"/>
                  </w:tabs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EA136C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b/>
              <w:sz w:val="24"/>
              <w:szCs w:val="24"/>
            </w:rPr>
            <w:id w:val="2102533534"/>
            <w:placeholder>
              <w:docPart w:val="638808D4AB1B49BC8835B478F05C6A38"/>
            </w:placeholder>
            <w:showingPlcHdr/>
          </w:sdtPr>
          <w:sdtEndPr/>
          <w:sdtContent>
            <w:tc>
              <w:tcPr>
                <w:tcW w:w="3204" w:type="dxa"/>
              </w:tcPr>
              <w:p w14:paraId="7E73AC14" w14:textId="77777777" w:rsidR="000934CC" w:rsidRPr="00EA136C" w:rsidRDefault="00191DBD" w:rsidP="00191DBD">
                <w:pPr>
                  <w:tabs>
                    <w:tab w:val="left" w:pos="6480"/>
                    <w:tab w:val="left" w:pos="7110"/>
                    <w:tab w:val="left" w:pos="8640"/>
                    <w:tab w:val="left" w:pos="9540"/>
                    <w:tab w:val="left" w:pos="10170"/>
                  </w:tabs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EA136C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b/>
              <w:sz w:val="24"/>
              <w:szCs w:val="24"/>
            </w:rPr>
            <w:id w:val="-1734844959"/>
            <w:placeholder>
              <w:docPart w:val="E24ED089328E4C1AA10EB5916859CAD5"/>
            </w:placeholder>
            <w:showingPlcHdr/>
          </w:sdtPr>
          <w:sdtEndPr/>
          <w:sdtContent>
            <w:tc>
              <w:tcPr>
                <w:tcW w:w="3204" w:type="dxa"/>
              </w:tcPr>
              <w:p w14:paraId="369D819D" w14:textId="77777777" w:rsidR="000934CC" w:rsidRPr="00EA136C" w:rsidRDefault="00191DBD" w:rsidP="00191DBD">
                <w:pPr>
                  <w:tabs>
                    <w:tab w:val="left" w:pos="6480"/>
                    <w:tab w:val="left" w:pos="7110"/>
                    <w:tab w:val="left" w:pos="8640"/>
                    <w:tab w:val="left" w:pos="9540"/>
                    <w:tab w:val="left" w:pos="10170"/>
                  </w:tabs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EA136C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Click here to enter text.</w:t>
                </w:r>
              </w:p>
            </w:tc>
          </w:sdtContent>
        </w:sdt>
      </w:tr>
    </w:tbl>
    <w:p w14:paraId="44BAE0FF" w14:textId="77777777" w:rsidR="00F86964" w:rsidRPr="00EA136C" w:rsidRDefault="00F86964" w:rsidP="00F86964">
      <w:pPr>
        <w:autoSpaceDE/>
        <w:autoSpaceDN/>
        <w:adjustRightInd/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567F76" w14:textId="77777777" w:rsidR="00F86964" w:rsidRPr="00EA136C" w:rsidRDefault="00F86964" w:rsidP="00FE2A07">
      <w:pPr>
        <w:pStyle w:val="ListParagraph"/>
        <w:numPr>
          <w:ilvl w:val="0"/>
          <w:numId w:val="1"/>
        </w:numPr>
        <w:spacing w:before="2"/>
        <w:rPr>
          <w:rFonts w:ascii="Times New Roman" w:eastAsia="Times New Roman" w:hAnsi="Times New Roman" w:cs="Times New Roman"/>
          <w:sz w:val="24"/>
          <w:szCs w:val="24"/>
        </w:rPr>
        <w:sectPr w:rsidR="00F86964" w:rsidRPr="00EA136C" w:rsidSect="0096179A">
          <w:type w:val="continuous"/>
          <w:pgSz w:w="12240" w:h="15840"/>
          <w:pgMar w:top="720" w:right="720" w:bottom="720" w:left="720" w:header="360" w:footer="720" w:gutter="0"/>
          <w:cols w:space="0"/>
          <w:docGrid w:linePitch="360"/>
        </w:sectPr>
      </w:pPr>
    </w:p>
    <w:p w14:paraId="2164B021" w14:textId="77777777" w:rsidR="00834803" w:rsidRPr="00EA136C" w:rsidRDefault="00834803" w:rsidP="00FE2A07">
      <w:pPr>
        <w:pStyle w:val="ListParagraph"/>
        <w:numPr>
          <w:ilvl w:val="0"/>
          <w:numId w:val="1"/>
        </w:numPr>
        <w:spacing w:before="2"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Is a Special Provision 108.03 – Waive Progress Schedule required?</w:t>
      </w:r>
    </w:p>
    <w:p w14:paraId="2EC5A8CC" w14:textId="77777777" w:rsidR="00834803" w:rsidRPr="00EA136C" w:rsidRDefault="00834803" w:rsidP="00834803">
      <w:pPr>
        <w:pStyle w:val="ListParagraph"/>
        <w:spacing w:before="2"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603345722"/>
          <w:placeholder>
            <w:docPart w:val="4B50CAFEE8AB440F842BB50D4317FE73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6FE96689" w14:textId="77777777" w:rsidR="00834803" w:rsidRPr="00EA136C" w:rsidRDefault="00834803" w:rsidP="00834803">
      <w:pPr>
        <w:pStyle w:val="ListParagraph"/>
        <w:spacing w:before="2" w:after="0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14:paraId="680F7A19" w14:textId="77777777" w:rsidR="00834803" w:rsidRPr="00EA136C" w:rsidRDefault="00834803" w:rsidP="00834803">
      <w:pPr>
        <w:pStyle w:val="ListParagraph"/>
        <w:spacing w:before="2" w:after="0"/>
        <w:ind w:left="1080"/>
        <w:rPr>
          <w:rFonts w:ascii="Times New Roman" w:eastAsia="Times New Roman" w:hAnsi="Times New Roman" w:cs="Times New Roman"/>
          <w:sz w:val="24"/>
          <w:szCs w:val="24"/>
        </w:rPr>
        <w:sectPr w:rsidR="00834803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34CBF350" w14:textId="77777777" w:rsidR="00834803" w:rsidRPr="00EA136C" w:rsidRDefault="00834803" w:rsidP="00FE2A07">
      <w:pPr>
        <w:pStyle w:val="ListParagraph"/>
        <w:numPr>
          <w:ilvl w:val="0"/>
          <w:numId w:val="1"/>
        </w:numPr>
        <w:spacing w:before="2"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Is a Special Provision 108.08 – Prosecution and progress (Contractor Performs 70% of Work) required?</w:t>
      </w:r>
    </w:p>
    <w:p w14:paraId="0F4222ED" w14:textId="77777777" w:rsidR="00834803" w:rsidRPr="00EA136C" w:rsidRDefault="00834803" w:rsidP="00834803">
      <w:pPr>
        <w:pStyle w:val="ListParagraph"/>
        <w:spacing w:before="2"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701912586"/>
          <w:placeholder>
            <w:docPart w:val="E87F9F9C61964BCEA2090BFB2D1FF9C3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77428FEC" w14:textId="77777777" w:rsidR="00834803" w:rsidRPr="00EA136C" w:rsidRDefault="00834803" w:rsidP="00834803">
      <w:pPr>
        <w:pStyle w:val="ListParagraph"/>
        <w:spacing w:before="2"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</w:p>
    <w:p w14:paraId="4F9848EB" w14:textId="77777777" w:rsidR="00834803" w:rsidRPr="00EA136C" w:rsidRDefault="00834803" w:rsidP="00834803">
      <w:pPr>
        <w:pStyle w:val="ListParagraph"/>
        <w:spacing w:before="2" w:after="0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14:paraId="203246B3" w14:textId="77777777" w:rsidR="00834803" w:rsidRPr="00EA136C" w:rsidRDefault="00834803" w:rsidP="00834803">
      <w:pPr>
        <w:pStyle w:val="ListParagraph"/>
        <w:spacing w:before="2" w:after="0"/>
        <w:ind w:left="1080"/>
        <w:rPr>
          <w:rFonts w:ascii="Times New Roman" w:eastAsia="Times New Roman" w:hAnsi="Times New Roman" w:cs="Times New Roman"/>
          <w:sz w:val="24"/>
          <w:szCs w:val="24"/>
        </w:rPr>
        <w:sectPr w:rsidR="00834803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43CF0703" w14:textId="77777777" w:rsidR="00236C21" w:rsidRDefault="00236C21" w:rsidP="00236C21">
      <w:pPr>
        <w:pStyle w:val="ListParagraph"/>
        <w:numPr>
          <w:ilvl w:val="0"/>
          <w:numId w:val="1"/>
        </w:numPr>
        <w:spacing w:before="2"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Is a Special Provision 108.08 – Prosecution and progress (</w:t>
      </w:r>
      <w:r w:rsidR="00007AEA">
        <w:rPr>
          <w:rFonts w:ascii="Times New Roman" w:eastAsia="Times New Roman" w:hAnsi="Times New Roman" w:cs="Times New Roman"/>
          <w:sz w:val="24"/>
          <w:szCs w:val="24"/>
        </w:rPr>
        <w:t>Failure or Delay in Completing Work on Time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) required?</w:t>
      </w:r>
    </w:p>
    <w:p w14:paraId="784CCA97" w14:textId="77777777" w:rsidR="00007AEA" w:rsidRPr="005041D5" w:rsidRDefault="00007AEA" w:rsidP="00007AEA">
      <w:pPr>
        <w:pStyle w:val="ListParagraph"/>
        <w:numPr>
          <w:ilvl w:val="1"/>
          <w:numId w:val="1"/>
        </w:numPr>
        <w:spacing w:before="2"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41D5">
        <w:rPr>
          <w:rFonts w:ascii="Times New Roman" w:eastAsia="Times New Roman" w:hAnsi="Times New Roman" w:cs="Times New Roman"/>
          <w:b/>
          <w:sz w:val="24"/>
          <w:szCs w:val="24"/>
        </w:rPr>
        <w:t xml:space="preserve">If so, attached correspondence with </w:t>
      </w:r>
      <w:r w:rsidR="005041D5">
        <w:rPr>
          <w:rFonts w:ascii="Times New Roman" w:eastAsia="Times New Roman" w:hAnsi="Times New Roman" w:cs="Times New Roman"/>
          <w:b/>
          <w:sz w:val="24"/>
          <w:szCs w:val="24"/>
        </w:rPr>
        <w:t>Office of Construction</w:t>
      </w:r>
    </w:p>
    <w:p w14:paraId="3504EE27" w14:textId="77777777" w:rsidR="00007AEA" w:rsidRPr="00EA136C" w:rsidRDefault="00007AEA" w:rsidP="00007AEA">
      <w:pPr>
        <w:pStyle w:val="ListParagraph"/>
        <w:spacing w:before="2" w:after="0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19312C35" w14:textId="77777777" w:rsidR="00236C21" w:rsidRPr="00EA136C" w:rsidRDefault="00236C21" w:rsidP="00236C21">
      <w:pPr>
        <w:pStyle w:val="ListParagraph"/>
        <w:spacing w:before="2"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919611481"/>
          <w:placeholder>
            <w:docPart w:val="C6795033033141FF896812D2939DA712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0E799F29" w14:textId="77777777" w:rsidR="00007AEA" w:rsidRDefault="00007AEA" w:rsidP="00007AEA">
      <w:pPr>
        <w:pStyle w:val="ListParagraph"/>
        <w:spacing w:before="2"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ADB9A52" w14:textId="77777777" w:rsidR="00007AEA" w:rsidRPr="00EA136C" w:rsidRDefault="00007AEA" w:rsidP="00007AEA">
      <w:pPr>
        <w:pStyle w:val="ListParagraph"/>
        <w:spacing w:before="2"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5BC1EFF" w14:textId="77777777" w:rsidR="00007AEA" w:rsidRPr="00EA136C" w:rsidRDefault="00007AEA" w:rsidP="00007AEA">
      <w:pPr>
        <w:pStyle w:val="ListParagraph"/>
        <w:numPr>
          <w:ilvl w:val="0"/>
          <w:numId w:val="1"/>
        </w:numPr>
        <w:spacing w:before="2" w:after="0"/>
        <w:rPr>
          <w:rFonts w:ascii="Times New Roman" w:eastAsia="Times New Roman" w:hAnsi="Times New Roman" w:cs="Times New Roman"/>
          <w:sz w:val="24"/>
          <w:szCs w:val="24"/>
        </w:rPr>
        <w:sectPr w:rsidR="00007AEA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1CFDE2FF" w14:textId="77777777" w:rsidR="00007AEA" w:rsidRDefault="00007AEA" w:rsidP="00007AEA">
      <w:pPr>
        <w:pStyle w:val="ListParagraph"/>
        <w:numPr>
          <w:ilvl w:val="0"/>
          <w:numId w:val="1"/>
        </w:numPr>
        <w:spacing w:before="2"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Is a Special Provision 1</w:t>
      </w:r>
      <w:r>
        <w:rPr>
          <w:rFonts w:ascii="Times New Roman" w:eastAsia="Times New Roman" w:hAnsi="Times New Roman" w:cs="Times New Roman"/>
          <w:sz w:val="24"/>
          <w:szCs w:val="24"/>
        </w:rPr>
        <w:t>50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</w:rPr>
        <w:t>Traffic Control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52FA199E" w14:textId="77777777" w:rsidR="00007AEA" w:rsidRPr="005041D5" w:rsidRDefault="00007AEA" w:rsidP="00007AEA">
      <w:pPr>
        <w:pStyle w:val="ListParagraph"/>
        <w:numPr>
          <w:ilvl w:val="1"/>
          <w:numId w:val="1"/>
        </w:numPr>
        <w:spacing w:before="2"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41D5">
        <w:rPr>
          <w:rFonts w:ascii="Times New Roman" w:eastAsia="Times New Roman" w:hAnsi="Times New Roman" w:cs="Times New Roman"/>
          <w:b/>
          <w:sz w:val="24"/>
          <w:szCs w:val="24"/>
        </w:rPr>
        <w:t xml:space="preserve">If so, attached correspondence with </w:t>
      </w:r>
      <w:r w:rsidR="005041D5">
        <w:rPr>
          <w:rFonts w:ascii="Times New Roman" w:eastAsia="Times New Roman" w:hAnsi="Times New Roman" w:cs="Times New Roman"/>
          <w:b/>
          <w:sz w:val="24"/>
          <w:szCs w:val="24"/>
        </w:rPr>
        <w:t>Office of Construction</w:t>
      </w:r>
    </w:p>
    <w:p w14:paraId="5FB59917" w14:textId="77777777" w:rsidR="00007AEA" w:rsidRPr="00EA136C" w:rsidRDefault="00007AEA" w:rsidP="00007AEA">
      <w:pPr>
        <w:pStyle w:val="ListParagraph"/>
        <w:spacing w:before="2" w:after="0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54BEE743" w14:textId="77777777" w:rsidR="00007AEA" w:rsidRPr="00EA136C" w:rsidRDefault="00007AEA" w:rsidP="00007AEA">
      <w:pPr>
        <w:pStyle w:val="ListParagraph"/>
        <w:spacing w:before="2" w:after="0"/>
        <w:ind w:left="1080" w:hanging="36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663708751"/>
          <w:placeholder>
            <w:docPart w:val="40AF0602DAF24B0780D634FD781B28FB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3ABAE25C" w14:textId="77777777" w:rsidR="00007AEA" w:rsidRDefault="00007AEA" w:rsidP="00007AEA">
      <w:pPr>
        <w:pStyle w:val="ListParagraph"/>
        <w:spacing w:before="2"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2E8AC847" w14:textId="77777777" w:rsidR="00007AEA" w:rsidRPr="00EA136C" w:rsidRDefault="00007AEA" w:rsidP="00007AEA">
      <w:pPr>
        <w:pStyle w:val="ListParagraph"/>
        <w:spacing w:before="2"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D321201" w14:textId="77777777" w:rsidR="00007AEA" w:rsidRPr="00EA136C" w:rsidRDefault="00007AEA" w:rsidP="00007AEA">
      <w:pPr>
        <w:pStyle w:val="ListParagraph"/>
        <w:numPr>
          <w:ilvl w:val="0"/>
          <w:numId w:val="1"/>
        </w:numPr>
        <w:spacing w:before="2" w:after="0"/>
        <w:rPr>
          <w:rFonts w:ascii="Times New Roman" w:eastAsia="Times New Roman" w:hAnsi="Times New Roman" w:cs="Times New Roman"/>
          <w:sz w:val="24"/>
          <w:szCs w:val="24"/>
        </w:rPr>
        <w:sectPr w:rsidR="00007AEA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24E96B69" w14:textId="77777777" w:rsidR="00F86964" w:rsidRPr="00EA136C" w:rsidRDefault="00F86964" w:rsidP="00FE2A07">
      <w:pPr>
        <w:pStyle w:val="ListParagraph"/>
        <w:numPr>
          <w:ilvl w:val="0"/>
          <w:numId w:val="1"/>
        </w:numPr>
        <w:spacing w:before="2"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Is a Soil Investigation Report provided?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1834016308"/>
          <w:placeholder>
            <w:docPart w:val="F95449F6DC594A3B9AE080DB75CE08FC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="00CC2148"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29CA53B8" w14:textId="77777777" w:rsidR="00ED1B0E" w:rsidRPr="00EA136C" w:rsidRDefault="00ED1B0E" w:rsidP="00ED1B0E">
      <w:pPr>
        <w:pStyle w:val="ListParagraph"/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14:paraId="51FA72A3" w14:textId="77777777" w:rsidR="00ED1B0E" w:rsidRPr="00EA136C" w:rsidRDefault="00ED1B0E" w:rsidP="00ED1B0E">
      <w:pPr>
        <w:pStyle w:val="ListParagraph"/>
        <w:spacing w:before="2"/>
        <w:rPr>
          <w:rFonts w:ascii="Times New Roman" w:eastAsia="Times New Roman" w:hAnsi="Times New Roman" w:cs="Times New Roman"/>
          <w:sz w:val="24"/>
          <w:szCs w:val="24"/>
        </w:rPr>
        <w:sectPr w:rsidR="00ED1B0E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18" w:space="2"/>
            <w:col w:w="2880"/>
          </w:cols>
          <w:docGrid w:linePitch="360"/>
        </w:sectPr>
      </w:pPr>
    </w:p>
    <w:p w14:paraId="100CCB48" w14:textId="77777777" w:rsidR="00617A1F" w:rsidRPr="00EA136C" w:rsidRDefault="00ED1B0E" w:rsidP="00FE2A07">
      <w:pPr>
        <w:pStyle w:val="ListParagraph"/>
        <w:numPr>
          <w:ilvl w:val="0"/>
          <w:numId w:val="1"/>
        </w:numPr>
        <w:spacing w:before="2"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Is a Bridge Foundation Investigation (BFI) provided?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1297672988"/>
          <w:placeholder>
            <w:docPart w:val="289CE8B3F8EA45F9B4C7B50FA96E264C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="00CC2148"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55DF4A7E" w14:textId="77777777" w:rsidR="005D2CF3" w:rsidRPr="00EA136C" w:rsidRDefault="005D2CF3" w:rsidP="005D2CF3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14:paraId="7239AC98" w14:textId="77777777" w:rsidR="005D2CF3" w:rsidRPr="00EA136C" w:rsidRDefault="005D2CF3" w:rsidP="005D2CF3">
      <w:pPr>
        <w:spacing w:before="2"/>
        <w:rPr>
          <w:rFonts w:ascii="Times New Roman" w:eastAsia="Times New Roman" w:hAnsi="Times New Roman" w:cs="Times New Roman"/>
          <w:sz w:val="24"/>
          <w:szCs w:val="24"/>
        </w:rPr>
        <w:sectPr w:rsidR="005D2CF3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18" w:space="2"/>
            <w:col w:w="2880"/>
          </w:cols>
          <w:docGrid w:linePitch="360"/>
        </w:sectPr>
      </w:pPr>
    </w:p>
    <w:p w14:paraId="299F47D8" w14:textId="77777777" w:rsidR="003948D4" w:rsidRPr="00EA136C" w:rsidRDefault="003948D4" w:rsidP="00FE2A07">
      <w:pPr>
        <w:pStyle w:val="ListParagraph"/>
        <w:numPr>
          <w:ilvl w:val="0"/>
          <w:numId w:val="1"/>
        </w:numPr>
        <w:spacing w:before="2"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Is a Wall Foundation Investigation (</w:t>
      </w:r>
      <w:r w:rsidR="00AB36B3" w:rsidRPr="00EA136C">
        <w:rPr>
          <w:rFonts w:ascii="Times New Roman" w:eastAsia="Times New Roman" w:hAnsi="Times New Roman" w:cs="Times New Roman"/>
          <w:sz w:val="24"/>
          <w:szCs w:val="24"/>
        </w:rPr>
        <w:t>W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FI) provided?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469357461"/>
          <w:placeholder>
            <w:docPart w:val="59F9AA0346E14FE5AD25E423188C6032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5E93F06D" w14:textId="77777777" w:rsidR="003948D4" w:rsidRPr="00EA136C" w:rsidRDefault="003948D4" w:rsidP="003948D4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14:paraId="6C7B5FF5" w14:textId="77777777" w:rsidR="003948D4" w:rsidRPr="00EA136C" w:rsidRDefault="003948D4" w:rsidP="003948D4">
      <w:pPr>
        <w:spacing w:before="2"/>
        <w:rPr>
          <w:rFonts w:ascii="Times New Roman" w:eastAsia="Times New Roman" w:hAnsi="Times New Roman" w:cs="Times New Roman"/>
          <w:sz w:val="24"/>
          <w:szCs w:val="24"/>
        </w:rPr>
        <w:sectPr w:rsidR="003948D4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18" w:space="2"/>
            <w:col w:w="2880"/>
          </w:cols>
          <w:docGrid w:linePitch="360"/>
        </w:sectPr>
      </w:pPr>
    </w:p>
    <w:p w14:paraId="541D3C74" w14:textId="77777777" w:rsidR="000E6240" w:rsidRDefault="000E6240" w:rsidP="000E6240">
      <w:pPr>
        <w:pStyle w:val="ListParagraph"/>
        <w:numPr>
          <w:ilvl w:val="0"/>
          <w:numId w:val="1"/>
        </w:numPr>
        <w:spacing w:before="2"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Is a Section 404 permit from the U.S. Army Corps of Engineers required?</w:t>
      </w:r>
    </w:p>
    <w:p w14:paraId="00A51120" w14:textId="77777777" w:rsidR="004C1509" w:rsidRDefault="000E6240" w:rsidP="004C1509">
      <w:pPr>
        <w:pStyle w:val="ListParagraph"/>
        <w:numPr>
          <w:ilvl w:val="1"/>
          <w:numId w:val="1"/>
        </w:numPr>
        <w:spacing w:before="2"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If the answer is yes, include a pdf copy of the permit in the Final Plan Submittal</w:t>
      </w:r>
      <w:r w:rsidR="004C150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78EAA14" w14:textId="77777777" w:rsidR="00C90363" w:rsidRPr="004C1509" w:rsidRDefault="004C1509" w:rsidP="004C1509">
      <w:pPr>
        <w:spacing w:before="2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C1509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eastAsia="Times New Roman"/>
          </w:rPr>
          <w:id w:val="1792241608"/>
          <w:placeholder>
            <w:docPart w:val="20EDF955DE814467BF9DAFA892BA5886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="000E6240" w:rsidRPr="004C1509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171F969D" w14:textId="77777777" w:rsidR="00C90363" w:rsidRPr="00EA136C" w:rsidRDefault="00C90363" w:rsidP="00C90363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14:paraId="31E1BFB5" w14:textId="77777777" w:rsidR="00C90363" w:rsidRPr="00EA136C" w:rsidRDefault="00C90363" w:rsidP="00C90363">
      <w:pPr>
        <w:spacing w:before="2"/>
        <w:rPr>
          <w:rFonts w:ascii="Times New Roman" w:eastAsia="Times New Roman" w:hAnsi="Times New Roman" w:cs="Times New Roman"/>
          <w:sz w:val="24"/>
          <w:szCs w:val="24"/>
        </w:rPr>
        <w:sectPr w:rsidR="00C90363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18" w:space="2"/>
            <w:col w:w="2880"/>
          </w:cols>
          <w:docGrid w:linePitch="360"/>
        </w:sectPr>
      </w:pPr>
    </w:p>
    <w:p w14:paraId="3C843ED9" w14:textId="77777777" w:rsidR="00C90363" w:rsidRDefault="00C90363" w:rsidP="000E6240">
      <w:pPr>
        <w:pStyle w:val="ListParagraph"/>
        <w:spacing w:before="2" w:after="0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386BD83C" w14:textId="77777777" w:rsidR="00007AEA" w:rsidRDefault="00007AEA">
      <w:pPr>
        <w:autoSpaceDE/>
        <w:autoSpaceDN/>
        <w:adjustRightInd/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47DF858A" w14:textId="77777777" w:rsidR="00BC6875" w:rsidRDefault="00BC6875" w:rsidP="00BC6875">
      <w:pPr>
        <w:pStyle w:val="ListParagraph"/>
        <w:spacing w:before="2"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C5341A0" w14:textId="57ABA14F" w:rsidR="00AB36B3" w:rsidRPr="00EA136C" w:rsidRDefault="00AB36B3" w:rsidP="00FE2A07">
      <w:pPr>
        <w:pStyle w:val="ListParagraph"/>
        <w:numPr>
          <w:ilvl w:val="0"/>
          <w:numId w:val="1"/>
        </w:numPr>
        <w:spacing w:before="2"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Are there other technical reports that need to be posted on BidX for informational purposes?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</w:p>
    <w:p w14:paraId="41096A12" w14:textId="01A1EFED" w:rsidR="00AB36B3" w:rsidRPr="00EA136C" w:rsidRDefault="00966E3E" w:rsidP="00AB36B3">
      <w:pPr>
        <w:pStyle w:val="ListParagraph"/>
        <w:spacing w:before="2" w:after="0"/>
        <w:rPr>
          <w:rFonts w:ascii="Times New Roman" w:eastAsia="Times New Roman" w:hAnsi="Times New Roman" w:cs="Times New Roman"/>
          <w:sz w:val="24"/>
          <w:szCs w:val="24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1680383867"/>
          <w:placeholder>
            <w:docPart w:val="962047AC9C634FF0875DD1672FFCEC7A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="00BC6875"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2137114D" w14:textId="77777777" w:rsidR="00AB36B3" w:rsidRPr="00EA136C" w:rsidRDefault="00AB36B3" w:rsidP="00AB36B3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14:paraId="589F8BDE" w14:textId="77777777" w:rsidR="00AB36B3" w:rsidRPr="00EA136C" w:rsidRDefault="00AB36B3" w:rsidP="00AB36B3">
      <w:pPr>
        <w:spacing w:before="2"/>
        <w:rPr>
          <w:rFonts w:ascii="Times New Roman" w:eastAsia="Times New Roman" w:hAnsi="Times New Roman" w:cs="Times New Roman"/>
          <w:sz w:val="24"/>
          <w:szCs w:val="24"/>
        </w:rPr>
        <w:sectPr w:rsidR="00AB36B3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18" w:space="2"/>
            <w:col w:w="2880"/>
          </w:cols>
          <w:docGrid w:linePitch="360"/>
        </w:sectPr>
      </w:pPr>
    </w:p>
    <w:p w14:paraId="7BC595C4" w14:textId="77777777" w:rsidR="00AB36B3" w:rsidRPr="00C90363" w:rsidRDefault="00AB36B3" w:rsidP="00C90363">
      <w:pPr>
        <w:pStyle w:val="ListParagraph"/>
        <w:numPr>
          <w:ilvl w:val="0"/>
          <w:numId w:val="35"/>
        </w:numPr>
        <w:spacing w:before="2"/>
        <w:rPr>
          <w:rStyle w:val="PlaceholderText"/>
          <w:rFonts w:ascii="Times New Roman" w:hAnsi="Times New Roman" w:cs="Times New Roman"/>
          <w:sz w:val="24"/>
          <w:szCs w:val="24"/>
          <w:u w:val="single"/>
        </w:rPr>
        <w:sectPr w:rsidR="00AB36B3" w:rsidRPr="00C90363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  <w:r w:rsidRPr="00C90363">
        <w:rPr>
          <w:rFonts w:ascii="Times New Roman" w:eastAsia="Times New Roman" w:hAnsi="Times New Roman" w:cs="Times New Roman"/>
          <w:sz w:val="24"/>
          <w:szCs w:val="24"/>
        </w:rPr>
        <w:t xml:space="preserve">If </w:t>
      </w:r>
      <w:r w:rsidR="00C90363">
        <w:rPr>
          <w:rFonts w:ascii="Times New Roman" w:eastAsia="Times New Roman" w:hAnsi="Times New Roman" w:cs="Times New Roman"/>
          <w:sz w:val="24"/>
          <w:szCs w:val="24"/>
        </w:rPr>
        <w:t>so</w:t>
      </w:r>
      <w:r w:rsidRPr="00C90363">
        <w:rPr>
          <w:rFonts w:ascii="Times New Roman" w:eastAsia="Times New Roman" w:hAnsi="Times New Roman" w:cs="Times New Roman"/>
          <w:sz w:val="24"/>
          <w:szCs w:val="24"/>
        </w:rPr>
        <w:t xml:space="preserve">, then list the reports below: </w:t>
      </w:r>
      <w:r w:rsidRPr="00C90363">
        <w:rPr>
          <w:rFonts w:ascii="Times New Roman" w:eastAsia="Times New Roman" w:hAnsi="Times New Roman" w:cs="Times New Roman"/>
          <w:b/>
          <w:sz w:val="24"/>
          <w:szCs w:val="24"/>
        </w:rPr>
        <w:br w:type="column"/>
      </w:r>
    </w:p>
    <w:tbl>
      <w:tblPr>
        <w:tblStyle w:val="TableGrid"/>
        <w:tblW w:w="0" w:type="auto"/>
        <w:tblInd w:w="660" w:type="dxa"/>
        <w:tblLook w:val="04A0" w:firstRow="1" w:lastRow="0" w:firstColumn="1" w:lastColumn="0" w:noHBand="0" w:noVBand="1"/>
      </w:tblPr>
      <w:tblGrid>
        <w:gridCol w:w="5040"/>
        <w:gridCol w:w="5040"/>
      </w:tblGrid>
      <w:tr w:rsidR="00AB36B3" w:rsidRPr="00EA136C" w14:paraId="7A689206" w14:textId="77777777" w:rsidTr="008D7DCB">
        <w:trPr>
          <w:trHeight w:val="432"/>
        </w:trPr>
        <w:sdt>
          <w:sdtPr>
            <w:rPr>
              <w:rFonts w:ascii="Times New Roman" w:eastAsia="Times New Roman" w:hAnsi="Times New Roman" w:cs="Times New Roman"/>
              <w:b/>
              <w:sz w:val="24"/>
              <w:szCs w:val="24"/>
            </w:rPr>
            <w:id w:val="-1662390555"/>
            <w:placeholder>
              <w:docPart w:val="B1A1957135ED4223AC9F0B0E5F3C95EC"/>
            </w:placeholder>
            <w:showingPlcHdr/>
          </w:sdtPr>
          <w:sdtEndPr/>
          <w:sdtContent>
            <w:tc>
              <w:tcPr>
                <w:tcW w:w="5040" w:type="dxa"/>
              </w:tcPr>
              <w:p w14:paraId="660F8367" w14:textId="77777777" w:rsidR="00AB36B3" w:rsidRPr="00EA136C" w:rsidRDefault="00AB36B3" w:rsidP="008D7DCB">
                <w:pPr>
                  <w:tabs>
                    <w:tab w:val="left" w:pos="6480"/>
                    <w:tab w:val="left" w:pos="7110"/>
                    <w:tab w:val="left" w:pos="8640"/>
                    <w:tab w:val="left" w:pos="9540"/>
                    <w:tab w:val="left" w:pos="10170"/>
                  </w:tabs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EA136C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b/>
              <w:sz w:val="24"/>
              <w:szCs w:val="24"/>
            </w:rPr>
            <w:id w:val="1109934312"/>
            <w:placeholder>
              <w:docPart w:val="EBBCC532B74B45C08C9EE43840D8ADF2"/>
            </w:placeholder>
            <w:showingPlcHdr/>
          </w:sdtPr>
          <w:sdtEndPr/>
          <w:sdtContent>
            <w:tc>
              <w:tcPr>
                <w:tcW w:w="5040" w:type="dxa"/>
              </w:tcPr>
              <w:p w14:paraId="7C30E25A" w14:textId="77777777" w:rsidR="00AB36B3" w:rsidRPr="00EA136C" w:rsidRDefault="00AB36B3" w:rsidP="008D7DCB">
                <w:pPr>
                  <w:tabs>
                    <w:tab w:val="left" w:pos="6480"/>
                    <w:tab w:val="left" w:pos="7110"/>
                    <w:tab w:val="left" w:pos="8640"/>
                    <w:tab w:val="left" w:pos="9540"/>
                    <w:tab w:val="left" w:pos="10170"/>
                  </w:tabs>
                  <w:ind w:right="18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EA136C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Click here to enter text.</w:t>
                </w:r>
              </w:p>
            </w:tc>
          </w:sdtContent>
        </w:sdt>
      </w:tr>
      <w:tr w:rsidR="00AB36B3" w:rsidRPr="00EA136C" w14:paraId="1DDD3491" w14:textId="77777777" w:rsidTr="008D7DCB">
        <w:trPr>
          <w:trHeight w:val="432"/>
        </w:trPr>
        <w:sdt>
          <w:sdtPr>
            <w:rPr>
              <w:rFonts w:ascii="Times New Roman" w:eastAsia="Times New Roman" w:hAnsi="Times New Roman" w:cs="Times New Roman"/>
              <w:b/>
              <w:sz w:val="24"/>
              <w:szCs w:val="24"/>
            </w:rPr>
            <w:id w:val="1675915505"/>
            <w:placeholder>
              <w:docPart w:val="AF89A6B80A38433F9138778F54C0FD58"/>
            </w:placeholder>
            <w:showingPlcHdr/>
          </w:sdtPr>
          <w:sdtEndPr/>
          <w:sdtContent>
            <w:tc>
              <w:tcPr>
                <w:tcW w:w="5040" w:type="dxa"/>
              </w:tcPr>
              <w:p w14:paraId="18B6EFC9" w14:textId="77777777" w:rsidR="00AB36B3" w:rsidRPr="00EA136C" w:rsidRDefault="00AB36B3" w:rsidP="008D7DCB">
                <w:pPr>
                  <w:tabs>
                    <w:tab w:val="left" w:pos="6480"/>
                    <w:tab w:val="left" w:pos="7110"/>
                    <w:tab w:val="left" w:pos="8640"/>
                    <w:tab w:val="left" w:pos="9540"/>
                    <w:tab w:val="left" w:pos="10170"/>
                  </w:tabs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EA136C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b/>
              <w:sz w:val="24"/>
              <w:szCs w:val="24"/>
            </w:rPr>
            <w:id w:val="977738417"/>
            <w:placeholder>
              <w:docPart w:val="4A1CF6A302C646E08906A149832B9582"/>
            </w:placeholder>
            <w:showingPlcHdr/>
          </w:sdtPr>
          <w:sdtEndPr/>
          <w:sdtContent>
            <w:tc>
              <w:tcPr>
                <w:tcW w:w="5040" w:type="dxa"/>
              </w:tcPr>
              <w:p w14:paraId="3D19B262" w14:textId="77777777" w:rsidR="00AB36B3" w:rsidRPr="00EA136C" w:rsidRDefault="00AB36B3" w:rsidP="008D7DCB">
                <w:pPr>
                  <w:tabs>
                    <w:tab w:val="left" w:pos="6480"/>
                    <w:tab w:val="left" w:pos="7110"/>
                    <w:tab w:val="left" w:pos="8640"/>
                    <w:tab w:val="left" w:pos="9540"/>
                    <w:tab w:val="left" w:pos="10170"/>
                  </w:tabs>
                  <w:ind w:right="18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EA136C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Click here to enter text.</w:t>
                </w:r>
              </w:p>
            </w:tc>
          </w:sdtContent>
        </w:sdt>
      </w:tr>
      <w:tr w:rsidR="00AB36B3" w:rsidRPr="00EA136C" w14:paraId="1F4B37DA" w14:textId="77777777" w:rsidTr="008D7DCB">
        <w:trPr>
          <w:trHeight w:val="432"/>
        </w:trPr>
        <w:sdt>
          <w:sdtPr>
            <w:rPr>
              <w:rFonts w:ascii="Times New Roman" w:eastAsia="Times New Roman" w:hAnsi="Times New Roman" w:cs="Times New Roman"/>
              <w:b/>
              <w:sz w:val="24"/>
              <w:szCs w:val="24"/>
            </w:rPr>
            <w:id w:val="1455367720"/>
            <w:placeholder>
              <w:docPart w:val="AA70E53EFC0A4E1EB65114F39065B916"/>
            </w:placeholder>
            <w:showingPlcHdr/>
          </w:sdtPr>
          <w:sdtEndPr/>
          <w:sdtContent>
            <w:tc>
              <w:tcPr>
                <w:tcW w:w="5040" w:type="dxa"/>
              </w:tcPr>
              <w:p w14:paraId="4A3665C8" w14:textId="77777777" w:rsidR="00AB36B3" w:rsidRPr="00EA136C" w:rsidRDefault="00AB36B3" w:rsidP="008D7DCB">
                <w:pPr>
                  <w:tabs>
                    <w:tab w:val="left" w:pos="6480"/>
                    <w:tab w:val="left" w:pos="7110"/>
                    <w:tab w:val="left" w:pos="8640"/>
                    <w:tab w:val="left" w:pos="9540"/>
                    <w:tab w:val="left" w:pos="10170"/>
                  </w:tabs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EA136C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b/>
              <w:sz w:val="24"/>
              <w:szCs w:val="24"/>
            </w:rPr>
            <w:id w:val="723878392"/>
            <w:placeholder>
              <w:docPart w:val="B166226043064E3C8C6DB90E43E2CE9C"/>
            </w:placeholder>
            <w:showingPlcHdr/>
          </w:sdtPr>
          <w:sdtEndPr/>
          <w:sdtContent>
            <w:tc>
              <w:tcPr>
                <w:tcW w:w="5040" w:type="dxa"/>
              </w:tcPr>
              <w:p w14:paraId="23EB91F5" w14:textId="77777777" w:rsidR="00AB36B3" w:rsidRPr="00EA136C" w:rsidRDefault="00AB36B3" w:rsidP="008D7DCB">
                <w:pPr>
                  <w:tabs>
                    <w:tab w:val="left" w:pos="6480"/>
                    <w:tab w:val="left" w:pos="7110"/>
                    <w:tab w:val="left" w:pos="8640"/>
                    <w:tab w:val="left" w:pos="9540"/>
                    <w:tab w:val="left" w:pos="10170"/>
                  </w:tabs>
                  <w:ind w:right="18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EA136C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Click here to enter text.</w:t>
                </w:r>
              </w:p>
            </w:tc>
          </w:sdtContent>
        </w:sdt>
      </w:tr>
    </w:tbl>
    <w:p w14:paraId="23AA637D" w14:textId="77777777" w:rsidR="00AB36B3" w:rsidRPr="00EA136C" w:rsidRDefault="00AB36B3" w:rsidP="00AB36B3">
      <w:pPr>
        <w:spacing w:before="2"/>
        <w:rPr>
          <w:rFonts w:ascii="Times New Roman" w:eastAsia="Times New Roman" w:hAnsi="Times New Roman" w:cs="Times New Roman"/>
          <w:sz w:val="24"/>
          <w:szCs w:val="24"/>
        </w:rPr>
        <w:sectPr w:rsidR="00AB36B3" w:rsidRPr="00EA136C" w:rsidSect="0096179A">
          <w:type w:val="continuous"/>
          <w:pgSz w:w="12240" w:h="15840"/>
          <w:pgMar w:top="720" w:right="720" w:bottom="720" w:left="720" w:header="360" w:footer="720" w:gutter="0"/>
          <w:cols w:space="0"/>
          <w:docGrid w:linePitch="360"/>
        </w:sectPr>
      </w:pPr>
    </w:p>
    <w:p w14:paraId="5AB77C37" w14:textId="77777777" w:rsidR="00AB36B3" w:rsidRPr="00007AEA" w:rsidRDefault="00AB36B3" w:rsidP="00007AEA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14:paraId="4C252099" w14:textId="77777777" w:rsidR="00AB36B3" w:rsidRPr="00EA136C" w:rsidRDefault="00AB36B3" w:rsidP="00AB36B3">
      <w:pPr>
        <w:pStyle w:val="ListParagraph"/>
        <w:spacing w:before="2" w:after="0"/>
        <w:rPr>
          <w:rFonts w:ascii="Times New Roman" w:eastAsia="Times New Roman" w:hAnsi="Times New Roman" w:cs="Times New Roman"/>
          <w:sz w:val="24"/>
          <w:szCs w:val="24"/>
        </w:rPr>
        <w:sectPr w:rsidR="00AB36B3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18" w:space="2"/>
            <w:col w:w="2880"/>
          </w:cols>
          <w:docGrid w:linePitch="360"/>
        </w:sectPr>
      </w:pPr>
    </w:p>
    <w:p w14:paraId="47606686" w14:textId="77777777" w:rsidR="00504AC9" w:rsidRDefault="00617A1F" w:rsidP="00FE2A07">
      <w:pPr>
        <w:pStyle w:val="ListParagraph"/>
        <w:numPr>
          <w:ilvl w:val="0"/>
          <w:numId w:val="1"/>
        </w:numPr>
        <w:spacing w:before="2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Are all Utility Adjust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ent Schedules (UAS)</w:t>
      </w:r>
      <w:r w:rsidR="00504BCB">
        <w:rPr>
          <w:rFonts w:ascii="Times New Roman" w:eastAsia="Times New Roman" w:hAnsi="Times New Roman" w:cs="Times New Roman"/>
          <w:sz w:val="24"/>
          <w:szCs w:val="24"/>
        </w:rPr>
        <w:t xml:space="preserve">, Permit </w:t>
      </w:r>
      <w:r w:rsidR="005D2CF3" w:rsidRPr="00EA136C">
        <w:rPr>
          <w:rFonts w:ascii="Times New Roman" w:eastAsia="Times New Roman" w:hAnsi="Times New Roman" w:cs="Times New Roman"/>
          <w:sz w:val="24"/>
          <w:szCs w:val="24"/>
        </w:rPr>
        <w:t>Datasheets</w:t>
      </w:r>
      <w:r w:rsidR="00504BCB">
        <w:rPr>
          <w:rFonts w:ascii="Times New Roman" w:eastAsia="Times New Roman" w:hAnsi="Times New Roman" w:cs="Times New Roman"/>
          <w:sz w:val="24"/>
          <w:szCs w:val="24"/>
        </w:rPr>
        <w:t xml:space="preserve"> and/or Failure to Submit Letters</w:t>
      </w:r>
      <w:r w:rsidR="005D2CF3" w:rsidRPr="00EA1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provided?</w:t>
      </w:r>
    </w:p>
    <w:p w14:paraId="5849ED75" w14:textId="77777777" w:rsidR="00504AC9" w:rsidRDefault="00504AC9" w:rsidP="00504AC9">
      <w:pPr>
        <w:pStyle w:val="ListParagraph"/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14:paraId="272785FC" w14:textId="77777777" w:rsidR="00ED1B0E" w:rsidRPr="00EA136C" w:rsidRDefault="00CC2148" w:rsidP="00504AC9">
      <w:pPr>
        <w:pStyle w:val="ListParagraph"/>
        <w:spacing w:before="2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1495759760"/>
          <w:placeholder>
            <w:docPart w:val="16E14AC271044418B1DE21F1F88F97DE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="005D2CF3"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324BDE47" w14:textId="77777777" w:rsidR="005D2CF3" w:rsidRPr="00EA136C" w:rsidRDefault="005D2CF3" w:rsidP="005D2CF3">
      <w:pPr>
        <w:pStyle w:val="ListParagraph"/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14:paraId="239B1972" w14:textId="77777777" w:rsidR="005D2CF3" w:rsidRPr="00EA136C" w:rsidRDefault="005D2CF3" w:rsidP="005D2CF3">
      <w:pPr>
        <w:pStyle w:val="ListParagraph"/>
        <w:spacing w:before="2"/>
        <w:rPr>
          <w:rFonts w:ascii="Times New Roman" w:eastAsia="Times New Roman" w:hAnsi="Times New Roman" w:cs="Times New Roman"/>
          <w:sz w:val="24"/>
          <w:szCs w:val="24"/>
        </w:rPr>
        <w:sectPr w:rsidR="005D2CF3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18" w:space="2"/>
            <w:col w:w="2880"/>
          </w:cols>
          <w:docGrid w:linePitch="360"/>
        </w:sectPr>
      </w:pPr>
    </w:p>
    <w:p w14:paraId="102BE11D" w14:textId="77777777" w:rsidR="005D2CF3" w:rsidRPr="00C90363" w:rsidRDefault="005D2CF3" w:rsidP="00C90363">
      <w:pPr>
        <w:pStyle w:val="ListParagraph"/>
        <w:numPr>
          <w:ilvl w:val="0"/>
          <w:numId w:val="35"/>
        </w:numPr>
        <w:spacing w:before="2"/>
        <w:rPr>
          <w:rStyle w:val="PlaceholderText"/>
          <w:rFonts w:ascii="Times New Roman" w:hAnsi="Times New Roman" w:cs="Times New Roman"/>
          <w:sz w:val="24"/>
          <w:szCs w:val="24"/>
          <w:u w:val="single"/>
        </w:rPr>
        <w:sectPr w:rsidR="005D2CF3" w:rsidRPr="00C90363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  <w:r w:rsidRPr="00C90363">
        <w:rPr>
          <w:rFonts w:ascii="Times New Roman" w:eastAsia="Times New Roman" w:hAnsi="Times New Roman" w:cs="Times New Roman"/>
          <w:sz w:val="24"/>
          <w:szCs w:val="24"/>
        </w:rPr>
        <w:t>List in the table below all of the UASs</w:t>
      </w:r>
      <w:r w:rsidR="00504BCB" w:rsidRPr="00C90363">
        <w:rPr>
          <w:rFonts w:ascii="Times New Roman" w:eastAsia="Times New Roman" w:hAnsi="Times New Roman" w:cs="Times New Roman"/>
          <w:sz w:val="24"/>
          <w:szCs w:val="24"/>
        </w:rPr>
        <w:t xml:space="preserve">, Permit Datasheets and/or </w:t>
      </w:r>
      <w:r w:rsidR="00C90363" w:rsidRPr="00C90363">
        <w:rPr>
          <w:rFonts w:ascii="Times New Roman" w:eastAsia="Times New Roman" w:hAnsi="Times New Roman" w:cs="Times New Roman"/>
          <w:sz w:val="24"/>
          <w:szCs w:val="24"/>
        </w:rPr>
        <w:t>F</w:t>
      </w:r>
      <w:r w:rsidR="00504BCB" w:rsidRPr="00C90363">
        <w:rPr>
          <w:rFonts w:ascii="Times New Roman" w:eastAsia="Times New Roman" w:hAnsi="Times New Roman" w:cs="Times New Roman"/>
          <w:sz w:val="24"/>
          <w:szCs w:val="24"/>
        </w:rPr>
        <w:t xml:space="preserve">ailure to Submit Letters </w:t>
      </w:r>
      <w:r w:rsidRPr="00C90363">
        <w:rPr>
          <w:rFonts w:ascii="Times New Roman" w:eastAsia="Times New Roman" w:hAnsi="Times New Roman" w:cs="Times New Roman"/>
          <w:sz w:val="24"/>
          <w:szCs w:val="24"/>
        </w:rPr>
        <w:t xml:space="preserve">included in submittal. </w:t>
      </w:r>
      <w:r w:rsidRPr="00C90363">
        <w:rPr>
          <w:rFonts w:ascii="Times New Roman" w:eastAsia="Times New Roman" w:hAnsi="Times New Roman" w:cs="Times New Roman"/>
          <w:b/>
          <w:sz w:val="24"/>
          <w:szCs w:val="24"/>
        </w:rPr>
        <w:br w:type="column"/>
      </w:r>
    </w:p>
    <w:tbl>
      <w:tblPr>
        <w:tblStyle w:val="TableGrid"/>
        <w:tblW w:w="0" w:type="auto"/>
        <w:tblInd w:w="660" w:type="dxa"/>
        <w:tblLook w:val="04A0" w:firstRow="1" w:lastRow="0" w:firstColumn="1" w:lastColumn="0" w:noHBand="0" w:noVBand="1"/>
      </w:tblPr>
      <w:tblGrid>
        <w:gridCol w:w="5040"/>
        <w:gridCol w:w="5040"/>
      </w:tblGrid>
      <w:tr w:rsidR="005D2CF3" w:rsidRPr="00EA136C" w14:paraId="0D2029C7" w14:textId="77777777" w:rsidTr="005D2CF3">
        <w:trPr>
          <w:trHeight w:val="432"/>
        </w:trPr>
        <w:sdt>
          <w:sdtPr>
            <w:rPr>
              <w:rFonts w:ascii="Times New Roman" w:eastAsia="Times New Roman" w:hAnsi="Times New Roman" w:cs="Times New Roman"/>
              <w:b/>
              <w:sz w:val="24"/>
              <w:szCs w:val="24"/>
            </w:rPr>
            <w:id w:val="1319076770"/>
            <w:placeholder>
              <w:docPart w:val="A9E924403552470D84061345689F7997"/>
            </w:placeholder>
            <w:showingPlcHdr/>
          </w:sdtPr>
          <w:sdtEndPr/>
          <w:sdtContent>
            <w:tc>
              <w:tcPr>
                <w:tcW w:w="5040" w:type="dxa"/>
              </w:tcPr>
              <w:p w14:paraId="7E67DFEF" w14:textId="77777777" w:rsidR="005D2CF3" w:rsidRPr="00EA136C" w:rsidRDefault="005D2CF3" w:rsidP="008D7DCB">
                <w:pPr>
                  <w:tabs>
                    <w:tab w:val="left" w:pos="6480"/>
                    <w:tab w:val="left" w:pos="7110"/>
                    <w:tab w:val="left" w:pos="8640"/>
                    <w:tab w:val="left" w:pos="9540"/>
                    <w:tab w:val="left" w:pos="10170"/>
                  </w:tabs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EA136C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b/>
              <w:sz w:val="24"/>
              <w:szCs w:val="24"/>
            </w:rPr>
            <w:id w:val="1145930223"/>
            <w:placeholder>
              <w:docPart w:val="2D9E5C1229914B0AB9FE89E01976D3DF"/>
            </w:placeholder>
            <w:showingPlcHdr/>
          </w:sdtPr>
          <w:sdtEndPr/>
          <w:sdtContent>
            <w:tc>
              <w:tcPr>
                <w:tcW w:w="5040" w:type="dxa"/>
              </w:tcPr>
              <w:p w14:paraId="7206E22F" w14:textId="77777777" w:rsidR="005D2CF3" w:rsidRPr="00EA136C" w:rsidRDefault="005D2CF3" w:rsidP="008D7DCB">
                <w:pPr>
                  <w:tabs>
                    <w:tab w:val="left" w:pos="6480"/>
                    <w:tab w:val="left" w:pos="7110"/>
                    <w:tab w:val="left" w:pos="8640"/>
                    <w:tab w:val="left" w:pos="9540"/>
                    <w:tab w:val="left" w:pos="10170"/>
                  </w:tabs>
                  <w:ind w:right="18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EA136C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Click here to enter text.</w:t>
                </w:r>
              </w:p>
            </w:tc>
          </w:sdtContent>
        </w:sdt>
      </w:tr>
      <w:tr w:rsidR="005D2CF3" w:rsidRPr="00EA136C" w14:paraId="769BA40A" w14:textId="77777777" w:rsidTr="005D2CF3">
        <w:trPr>
          <w:trHeight w:val="432"/>
        </w:trPr>
        <w:sdt>
          <w:sdtPr>
            <w:rPr>
              <w:rFonts w:ascii="Times New Roman" w:eastAsia="Times New Roman" w:hAnsi="Times New Roman" w:cs="Times New Roman"/>
              <w:b/>
              <w:sz w:val="24"/>
              <w:szCs w:val="24"/>
            </w:rPr>
            <w:id w:val="2129576044"/>
            <w:placeholder>
              <w:docPart w:val="4605C5DD2444417B8EA9A58D340175A4"/>
            </w:placeholder>
            <w:showingPlcHdr/>
          </w:sdtPr>
          <w:sdtEndPr/>
          <w:sdtContent>
            <w:tc>
              <w:tcPr>
                <w:tcW w:w="5040" w:type="dxa"/>
              </w:tcPr>
              <w:p w14:paraId="25EF5EC8" w14:textId="77777777" w:rsidR="005D2CF3" w:rsidRPr="00EA136C" w:rsidRDefault="005D2CF3" w:rsidP="008D7DCB">
                <w:pPr>
                  <w:tabs>
                    <w:tab w:val="left" w:pos="6480"/>
                    <w:tab w:val="left" w:pos="7110"/>
                    <w:tab w:val="left" w:pos="8640"/>
                    <w:tab w:val="left" w:pos="9540"/>
                    <w:tab w:val="left" w:pos="10170"/>
                  </w:tabs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EA136C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b/>
              <w:sz w:val="24"/>
              <w:szCs w:val="24"/>
            </w:rPr>
            <w:id w:val="1225256751"/>
            <w:placeholder>
              <w:docPart w:val="3DF9B97DEBAE4F81BBAEA66C7A2DE5AD"/>
            </w:placeholder>
            <w:showingPlcHdr/>
          </w:sdtPr>
          <w:sdtEndPr/>
          <w:sdtContent>
            <w:tc>
              <w:tcPr>
                <w:tcW w:w="5040" w:type="dxa"/>
              </w:tcPr>
              <w:p w14:paraId="6B13EDEE" w14:textId="77777777" w:rsidR="005D2CF3" w:rsidRPr="00EA136C" w:rsidRDefault="005D2CF3" w:rsidP="008D7DCB">
                <w:pPr>
                  <w:tabs>
                    <w:tab w:val="left" w:pos="6480"/>
                    <w:tab w:val="left" w:pos="7110"/>
                    <w:tab w:val="left" w:pos="8640"/>
                    <w:tab w:val="left" w:pos="9540"/>
                    <w:tab w:val="left" w:pos="10170"/>
                  </w:tabs>
                  <w:ind w:right="18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EA136C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Click here to enter text.</w:t>
                </w:r>
              </w:p>
            </w:tc>
          </w:sdtContent>
        </w:sdt>
      </w:tr>
      <w:tr w:rsidR="005D2CF3" w:rsidRPr="00EA136C" w14:paraId="13AFF21E" w14:textId="77777777" w:rsidTr="005D2CF3">
        <w:trPr>
          <w:trHeight w:val="432"/>
        </w:trPr>
        <w:sdt>
          <w:sdtPr>
            <w:rPr>
              <w:rFonts w:ascii="Times New Roman" w:eastAsia="Times New Roman" w:hAnsi="Times New Roman" w:cs="Times New Roman"/>
              <w:b/>
              <w:sz w:val="24"/>
              <w:szCs w:val="24"/>
            </w:rPr>
            <w:id w:val="1290171131"/>
            <w:placeholder>
              <w:docPart w:val="A1DC2DC305AA4C8FAD6F80E58872F227"/>
            </w:placeholder>
            <w:showingPlcHdr/>
          </w:sdtPr>
          <w:sdtEndPr/>
          <w:sdtContent>
            <w:tc>
              <w:tcPr>
                <w:tcW w:w="5040" w:type="dxa"/>
              </w:tcPr>
              <w:p w14:paraId="4BF11914" w14:textId="77777777" w:rsidR="005D2CF3" w:rsidRPr="00EA136C" w:rsidRDefault="005D2CF3" w:rsidP="008D7DCB">
                <w:pPr>
                  <w:tabs>
                    <w:tab w:val="left" w:pos="6480"/>
                    <w:tab w:val="left" w:pos="7110"/>
                    <w:tab w:val="left" w:pos="8640"/>
                    <w:tab w:val="left" w:pos="9540"/>
                    <w:tab w:val="left" w:pos="10170"/>
                  </w:tabs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EA136C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b/>
              <w:sz w:val="24"/>
              <w:szCs w:val="24"/>
            </w:rPr>
            <w:id w:val="1659270860"/>
            <w:placeholder>
              <w:docPart w:val="82160DFF52F04D6E9C53F11D0F57D29A"/>
            </w:placeholder>
            <w:showingPlcHdr/>
          </w:sdtPr>
          <w:sdtEndPr/>
          <w:sdtContent>
            <w:tc>
              <w:tcPr>
                <w:tcW w:w="5040" w:type="dxa"/>
              </w:tcPr>
              <w:p w14:paraId="7B5C016F" w14:textId="77777777" w:rsidR="005D2CF3" w:rsidRPr="00EA136C" w:rsidRDefault="005D2CF3" w:rsidP="008D7DCB">
                <w:pPr>
                  <w:tabs>
                    <w:tab w:val="left" w:pos="6480"/>
                    <w:tab w:val="left" w:pos="7110"/>
                    <w:tab w:val="left" w:pos="8640"/>
                    <w:tab w:val="left" w:pos="9540"/>
                    <w:tab w:val="left" w:pos="10170"/>
                  </w:tabs>
                  <w:ind w:right="18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EA136C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Click here to enter text.</w:t>
                </w:r>
              </w:p>
            </w:tc>
          </w:sdtContent>
        </w:sdt>
      </w:tr>
      <w:tr w:rsidR="005D2CF3" w:rsidRPr="00EA136C" w14:paraId="5A279CF1" w14:textId="77777777" w:rsidTr="005D2CF3">
        <w:trPr>
          <w:trHeight w:val="432"/>
        </w:trPr>
        <w:sdt>
          <w:sdtPr>
            <w:rPr>
              <w:rFonts w:ascii="Times New Roman" w:eastAsia="Times New Roman" w:hAnsi="Times New Roman" w:cs="Times New Roman"/>
              <w:b/>
              <w:sz w:val="24"/>
              <w:szCs w:val="24"/>
            </w:rPr>
            <w:id w:val="1361016265"/>
            <w:placeholder>
              <w:docPart w:val="31ECE0D75BD04BC99B84DE450F569B07"/>
            </w:placeholder>
            <w:showingPlcHdr/>
          </w:sdtPr>
          <w:sdtEndPr/>
          <w:sdtContent>
            <w:tc>
              <w:tcPr>
                <w:tcW w:w="5040" w:type="dxa"/>
              </w:tcPr>
              <w:p w14:paraId="5FE826DD" w14:textId="77777777" w:rsidR="005D2CF3" w:rsidRPr="00EA136C" w:rsidRDefault="005D2CF3" w:rsidP="008D7DCB">
                <w:pPr>
                  <w:tabs>
                    <w:tab w:val="left" w:pos="6480"/>
                    <w:tab w:val="left" w:pos="7110"/>
                    <w:tab w:val="left" w:pos="8640"/>
                    <w:tab w:val="left" w:pos="9540"/>
                    <w:tab w:val="left" w:pos="10170"/>
                  </w:tabs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EA136C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Click here to enter text.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b/>
              <w:sz w:val="24"/>
              <w:szCs w:val="24"/>
            </w:rPr>
            <w:id w:val="45730237"/>
            <w:placeholder>
              <w:docPart w:val="1E0232F17A144E15A687654D20F95EA4"/>
            </w:placeholder>
            <w:showingPlcHdr/>
          </w:sdtPr>
          <w:sdtEndPr/>
          <w:sdtContent>
            <w:tc>
              <w:tcPr>
                <w:tcW w:w="5040" w:type="dxa"/>
              </w:tcPr>
              <w:p w14:paraId="6827CE70" w14:textId="77777777" w:rsidR="005D2CF3" w:rsidRPr="00EA136C" w:rsidRDefault="005D2CF3" w:rsidP="008D7DCB">
                <w:pPr>
                  <w:tabs>
                    <w:tab w:val="left" w:pos="6480"/>
                    <w:tab w:val="left" w:pos="7110"/>
                    <w:tab w:val="left" w:pos="8640"/>
                    <w:tab w:val="left" w:pos="9540"/>
                    <w:tab w:val="left" w:pos="10170"/>
                  </w:tabs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EA136C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Click here to enter text.</w:t>
                </w:r>
              </w:p>
            </w:tc>
          </w:sdtContent>
        </w:sdt>
      </w:tr>
    </w:tbl>
    <w:p w14:paraId="3CBCA5DD" w14:textId="77777777" w:rsidR="005D2CF3" w:rsidRPr="00EA136C" w:rsidRDefault="005D2CF3" w:rsidP="005D2CF3">
      <w:pPr>
        <w:spacing w:before="2"/>
        <w:rPr>
          <w:rFonts w:ascii="Times New Roman" w:eastAsia="Times New Roman" w:hAnsi="Times New Roman" w:cs="Times New Roman"/>
          <w:sz w:val="24"/>
          <w:szCs w:val="24"/>
        </w:rPr>
        <w:sectPr w:rsidR="005D2CF3" w:rsidRPr="00EA136C" w:rsidSect="0096179A">
          <w:type w:val="continuous"/>
          <w:pgSz w:w="12240" w:h="15840"/>
          <w:pgMar w:top="720" w:right="720" w:bottom="720" w:left="720" w:header="360" w:footer="720" w:gutter="0"/>
          <w:cols w:space="0"/>
          <w:docGrid w:linePitch="360"/>
        </w:sectPr>
      </w:pPr>
    </w:p>
    <w:p w14:paraId="2C33E0BC" w14:textId="77777777" w:rsidR="005D2CF3" w:rsidRPr="00EA136C" w:rsidRDefault="005D2CF3" w:rsidP="005D2CF3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14:paraId="5D4150C8" w14:textId="77777777" w:rsidR="005D2CF3" w:rsidRPr="00EA136C" w:rsidRDefault="005D2CF3" w:rsidP="005D2CF3">
      <w:pPr>
        <w:pStyle w:val="ListParagraph"/>
        <w:spacing w:before="2" w:after="0"/>
        <w:rPr>
          <w:rFonts w:ascii="Times New Roman" w:eastAsia="Times New Roman" w:hAnsi="Times New Roman" w:cs="Times New Roman"/>
          <w:sz w:val="24"/>
          <w:szCs w:val="24"/>
        </w:rPr>
        <w:sectPr w:rsidR="005D2CF3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18" w:space="2"/>
            <w:col w:w="2880"/>
          </w:cols>
          <w:docGrid w:linePitch="360"/>
        </w:sectPr>
      </w:pPr>
    </w:p>
    <w:p w14:paraId="2DC4E33F" w14:textId="6A4A6283" w:rsidR="00F63AF0" w:rsidRPr="00EA136C" w:rsidRDefault="005D2CF3" w:rsidP="00FE2A07">
      <w:pPr>
        <w:pStyle w:val="ListParagraph"/>
        <w:numPr>
          <w:ilvl w:val="0"/>
          <w:numId w:val="1"/>
        </w:numPr>
        <w:tabs>
          <w:tab w:val="left" w:pos="8640"/>
          <w:tab w:val="left" w:pos="9540"/>
          <w:tab w:val="left" w:pos="10170"/>
        </w:tabs>
        <w:spacing w:before="2" w:after="0"/>
        <w:ind w:right="-2"/>
        <w:rPr>
          <w:rFonts w:ascii="Times New Roman" w:eastAsia="Times New Roman" w:hAnsi="Times New Roman" w:cs="Times New Roman"/>
          <w:sz w:val="24"/>
          <w:szCs w:val="24"/>
        </w:rPr>
        <w:sectPr w:rsidR="00F63AF0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18" w:space="2"/>
            <w:col w:w="2880"/>
          </w:cols>
          <w:docGrid w:linePitch="360"/>
        </w:sect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Have the following been provided</w:t>
      </w:r>
      <w:r w:rsidR="00B05286" w:rsidRPr="00EA136C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54EB283" w14:textId="60F61C67" w:rsidR="00F63AF0" w:rsidRPr="00EA136C" w:rsidRDefault="008B1BAE" w:rsidP="00FE2A07">
      <w:pPr>
        <w:pStyle w:val="ListParagraph"/>
        <w:numPr>
          <w:ilvl w:val="0"/>
          <w:numId w:val="8"/>
        </w:numPr>
        <w:tabs>
          <w:tab w:val="left" w:pos="8640"/>
          <w:tab w:val="left" w:pos="9540"/>
          <w:tab w:val="left" w:pos="10170"/>
        </w:tabs>
        <w:spacing w:before="2" w:after="0"/>
        <w:ind w:right="-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Project Data Sheet (.xls)</w:t>
      </w:r>
    </w:p>
    <w:p w14:paraId="6723487E" w14:textId="77777777" w:rsidR="00B05286" w:rsidRPr="00EA136C" w:rsidRDefault="00F63AF0" w:rsidP="00F63AF0">
      <w:pPr>
        <w:pStyle w:val="ListParagraph"/>
        <w:tabs>
          <w:tab w:val="left" w:pos="8640"/>
          <w:tab w:val="left" w:pos="9540"/>
          <w:tab w:val="left" w:pos="10170"/>
        </w:tabs>
        <w:spacing w:before="2" w:after="0"/>
        <w:ind w:right="-2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187033188"/>
          <w:placeholder>
            <w:docPart w:val="A821C4F476874A0884020B5036FE92DE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FA1022F" w14:textId="77777777" w:rsidR="00F63AF0" w:rsidRPr="00EA136C" w:rsidRDefault="00F63AF0" w:rsidP="00F63AF0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14:paraId="6EDD9AF1" w14:textId="77777777" w:rsidR="00F63AF0" w:rsidRPr="00EA136C" w:rsidRDefault="00F63AF0" w:rsidP="00FE2A07">
      <w:pPr>
        <w:pStyle w:val="ListParagraph"/>
        <w:numPr>
          <w:ilvl w:val="0"/>
          <w:numId w:val="8"/>
        </w:numPr>
        <w:tabs>
          <w:tab w:val="left" w:pos="8640"/>
          <w:tab w:val="left" w:pos="9540"/>
          <w:tab w:val="left" w:pos="10170"/>
        </w:tabs>
        <w:spacing w:before="2" w:after="0"/>
        <w:ind w:right="-2"/>
        <w:rPr>
          <w:rFonts w:ascii="Times New Roman" w:eastAsia="Times New Roman" w:hAnsi="Times New Roman" w:cs="Times New Roman"/>
          <w:sz w:val="24"/>
          <w:szCs w:val="24"/>
        </w:rPr>
        <w:sectPr w:rsidR="00F63AF0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18" w:space="2"/>
            <w:col w:w="2880"/>
          </w:cols>
          <w:docGrid w:linePitch="360"/>
        </w:sectPr>
      </w:pPr>
    </w:p>
    <w:p w14:paraId="468DEF89" w14:textId="42B23726" w:rsidR="00F63AF0" w:rsidRPr="00EA136C" w:rsidRDefault="005D2CF3" w:rsidP="00FE2A07">
      <w:pPr>
        <w:pStyle w:val="ListParagraph"/>
        <w:numPr>
          <w:ilvl w:val="0"/>
          <w:numId w:val="8"/>
        </w:numPr>
        <w:tabs>
          <w:tab w:val="left" w:pos="8640"/>
          <w:tab w:val="left" w:pos="9540"/>
          <w:tab w:val="left" w:pos="10170"/>
        </w:tabs>
        <w:spacing w:before="2" w:after="0"/>
        <w:ind w:right="-2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Align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ent File</w:t>
      </w:r>
      <w:r w:rsidR="008B1BAE">
        <w:rPr>
          <w:rFonts w:ascii="Times New Roman" w:eastAsia="Times New Roman" w:hAnsi="Times New Roman" w:cs="Times New Roman"/>
          <w:sz w:val="24"/>
          <w:szCs w:val="24"/>
        </w:rPr>
        <w:t xml:space="preserve"> Description</w:t>
      </w:r>
      <w:r w:rsidR="0081246F">
        <w:rPr>
          <w:rFonts w:ascii="Times New Roman" w:eastAsia="Times New Roman" w:hAnsi="Times New Roman" w:cs="Times New Roman"/>
          <w:sz w:val="24"/>
          <w:szCs w:val="24"/>
        </w:rPr>
        <w:t>s</w:t>
      </w:r>
      <w:r w:rsidR="008B1BAE">
        <w:rPr>
          <w:rFonts w:ascii="Times New Roman" w:eastAsia="Times New Roman" w:hAnsi="Times New Roman" w:cs="Times New Roman"/>
          <w:sz w:val="24"/>
          <w:szCs w:val="24"/>
        </w:rPr>
        <w:t xml:space="preserve"> (.txt)</w:t>
      </w:r>
    </w:p>
    <w:p w14:paraId="4E2B2878" w14:textId="77777777" w:rsidR="00216B04" w:rsidRPr="00EA136C" w:rsidRDefault="00F63AF0" w:rsidP="00F63AF0">
      <w:pPr>
        <w:tabs>
          <w:tab w:val="left" w:pos="8640"/>
          <w:tab w:val="left" w:pos="9540"/>
          <w:tab w:val="left" w:pos="10170"/>
        </w:tabs>
        <w:spacing w:before="2"/>
        <w:ind w:left="720" w:right="-2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1915811160"/>
          <w:placeholder>
            <w:docPart w:val="D2D48FDCBDA8455887EEDE311B0A1E9A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68BC6B4B" w14:textId="77777777" w:rsidR="00216B04" w:rsidRPr="00EA136C" w:rsidRDefault="00216B04" w:rsidP="00216B04">
      <w:pPr>
        <w:tabs>
          <w:tab w:val="left" w:pos="8640"/>
          <w:tab w:val="left" w:pos="9540"/>
          <w:tab w:val="left" w:pos="10170"/>
        </w:tabs>
        <w:spacing w:before="2"/>
        <w:ind w:left="720" w:right="-2"/>
        <w:rPr>
          <w:rFonts w:ascii="Times New Roman" w:eastAsia="Times New Roman" w:hAnsi="Times New Roman" w:cs="Times New Roman"/>
          <w:sz w:val="24"/>
          <w:szCs w:val="24"/>
        </w:rPr>
      </w:pPr>
    </w:p>
    <w:p w14:paraId="1F6D0513" w14:textId="77777777" w:rsidR="00216B04" w:rsidRPr="00EA136C" w:rsidRDefault="00216B04" w:rsidP="00216B04">
      <w:pPr>
        <w:tabs>
          <w:tab w:val="left" w:pos="8640"/>
          <w:tab w:val="left" w:pos="9540"/>
          <w:tab w:val="left" w:pos="10170"/>
        </w:tabs>
        <w:spacing w:before="2"/>
        <w:ind w:left="720" w:right="-2"/>
        <w:rPr>
          <w:rFonts w:ascii="Times New Roman" w:eastAsia="Times New Roman" w:hAnsi="Times New Roman" w:cs="Times New Roman"/>
          <w:sz w:val="24"/>
          <w:szCs w:val="24"/>
        </w:rPr>
        <w:sectPr w:rsidR="00216B04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18" w:space="2"/>
            <w:col w:w="2880"/>
          </w:cols>
          <w:docGrid w:linePitch="360"/>
        </w:sectPr>
      </w:pPr>
    </w:p>
    <w:p w14:paraId="346861CD" w14:textId="49FA7470" w:rsidR="00216B04" w:rsidRPr="00EA136C" w:rsidRDefault="008B1BAE" w:rsidP="00FE2A07">
      <w:pPr>
        <w:pStyle w:val="ListParagraph"/>
        <w:numPr>
          <w:ilvl w:val="0"/>
          <w:numId w:val="8"/>
        </w:numPr>
        <w:tabs>
          <w:tab w:val="left" w:pos="8640"/>
          <w:tab w:val="left" w:pos="9540"/>
          <w:tab w:val="left" w:pos="10170"/>
        </w:tabs>
        <w:spacing w:after="0"/>
        <w:ind w:right="-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Alignment File Report</w:t>
      </w:r>
      <w:r w:rsidR="0081246F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(.html)</w:t>
      </w:r>
    </w:p>
    <w:p w14:paraId="237CBC48" w14:textId="77777777" w:rsidR="00F63AF0" w:rsidRPr="00EA136C" w:rsidRDefault="00216B04" w:rsidP="008F56D1">
      <w:pPr>
        <w:pStyle w:val="ListParagraph"/>
        <w:tabs>
          <w:tab w:val="left" w:pos="8640"/>
          <w:tab w:val="left" w:pos="9540"/>
          <w:tab w:val="left" w:pos="10170"/>
        </w:tabs>
        <w:spacing w:after="0"/>
        <w:ind w:right="-2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70886859"/>
          <w:placeholder>
            <w:docPart w:val="45260EAED566490DAAA300A75186EFE0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034FE296" w14:textId="77777777" w:rsidR="00216B04" w:rsidRPr="00EA136C" w:rsidRDefault="00216B04" w:rsidP="008F56D1">
      <w:pPr>
        <w:tabs>
          <w:tab w:val="left" w:pos="8640"/>
          <w:tab w:val="left" w:pos="9540"/>
          <w:tab w:val="left" w:pos="10170"/>
        </w:tabs>
        <w:ind w:left="720" w:right="-2"/>
        <w:rPr>
          <w:rFonts w:ascii="Times New Roman" w:eastAsia="Times New Roman" w:hAnsi="Times New Roman" w:cs="Times New Roman"/>
          <w:sz w:val="24"/>
          <w:szCs w:val="24"/>
        </w:rPr>
      </w:pPr>
    </w:p>
    <w:p w14:paraId="2AB45276" w14:textId="77777777" w:rsidR="00216B04" w:rsidRPr="00EA136C" w:rsidRDefault="00216B04" w:rsidP="008F56D1">
      <w:pPr>
        <w:tabs>
          <w:tab w:val="left" w:pos="8640"/>
          <w:tab w:val="left" w:pos="9540"/>
          <w:tab w:val="left" w:pos="10170"/>
        </w:tabs>
        <w:ind w:left="720" w:right="-2"/>
        <w:rPr>
          <w:rFonts w:ascii="Times New Roman" w:eastAsia="Times New Roman" w:hAnsi="Times New Roman" w:cs="Times New Roman"/>
          <w:sz w:val="24"/>
          <w:szCs w:val="24"/>
        </w:rPr>
        <w:sectPr w:rsidR="00216B04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18" w:space="2"/>
            <w:col w:w="2880"/>
          </w:cols>
          <w:docGrid w:linePitch="360"/>
        </w:sectPr>
      </w:pPr>
    </w:p>
    <w:p w14:paraId="62CC34A9" w14:textId="68F93099" w:rsidR="00216B04" w:rsidRPr="00EA136C" w:rsidRDefault="008B1BAE" w:rsidP="00FE2A07">
      <w:pPr>
        <w:pStyle w:val="ListParagraph"/>
        <w:numPr>
          <w:ilvl w:val="0"/>
          <w:numId w:val="8"/>
        </w:numPr>
        <w:tabs>
          <w:tab w:val="left" w:pos="8640"/>
          <w:tab w:val="left" w:pos="9540"/>
          <w:tab w:val="left" w:pos="10170"/>
        </w:tabs>
        <w:spacing w:after="0"/>
        <w:ind w:right="-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End-Area Report Files (.end for InRoads, N/A for OpenRoads)</w:t>
      </w:r>
    </w:p>
    <w:p w14:paraId="4F0D264A" w14:textId="77777777" w:rsidR="00216B04" w:rsidRPr="00EA136C" w:rsidRDefault="00216B04" w:rsidP="008F56D1">
      <w:pPr>
        <w:pStyle w:val="ListParagraph"/>
        <w:tabs>
          <w:tab w:val="left" w:pos="8640"/>
          <w:tab w:val="left" w:pos="9540"/>
          <w:tab w:val="left" w:pos="10170"/>
        </w:tabs>
        <w:spacing w:after="0"/>
        <w:ind w:right="-2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580566726"/>
          <w:placeholder>
            <w:docPart w:val="E92BAC53148247C9AD9382B9B8D0D9B2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4682B821" w14:textId="77777777" w:rsidR="00216B04" w:rsidRPr="00EA136C" w:rsidRDefault="00216B04" w:rsidP="008F56D1">
      <w:pPr>
        <w:tabs>
          <w:tab w:val="left" w:pos="8640"/>
          <w:tab w:val="left" w:pos="9540"/>
          <w:tab w:val="left" w:pos="10170"/>
        </w:tabs>
        <w:ind w:left="720" w:right="-2"/>
        <w:rPr>
          <w:rFonts w:ascii="Times New Roman" w:eastAsia="Times New Roman" w:hAnsi="Times New Roman" w:cs="Times New Roman"/>
          <w:sz w:val="24"/>
          <w:szCs w:val="24"/>
        </w:rPr>
      </w:pPr>
    </w:p>
    <w:p w14:paraId="1FDE9C43" w14:textId="77777777" w:rsidR="00216B04" w:rsidRPr="00EA136C" w:rsidRDefault="00216B04" w:rsidP="00216B04">
      <w:pPr>
        <w:spacing w:before="2"/>
        <w:ind w:left="720" w:right="-2"/>
        <w:rPr>
          <w:rFonts w:ascii="Times New Roman" w:eastAsia="Times New Roman" w:hAnsi="Times New Roman" w:cs="Times New Roman"/>
          <w:sz w:val="24"/>
          <w:szCs w:val="24"/>
        </w:rPr>
        <w:sectPr w:rsidR="00216B04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18" w:space="2"/>
            <w:col w:w="2880"/>
          </w:cols>
          <w:docGrid w:linePitch="360"/>
        </w:sectPr>
      </w:pPr>
    </w:p>
    <w:p w14:paraId="3A1D7AC0" w14:textId="0CB3B0AA" w:rsidR="0021283B" w:rsidRDefault="008B1BAE" w:rsidP="0021283B">
      <w:pPr>
        <w:pStyle w:val="ListParagraph"/>
        <w:numPr>
          <w:ilvl w:val="0"/>
          <w:numId w:val="8"/>
        </w:numPr>
        <w:spacing w:before="2" w:after="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GPS Grading Report Files </w:t>
      </w:r>
      <w:r w:rsidR="005D2CF3" w:rsidRPr="00EA136C"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.end for InRoads, N/A for OpenRoads</w:t>
      </w:r>
      <w:r w:rsidR="005D2CF3" w:rsidRPr="00EA136C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17FAEB5F" w14:textId="15D1A38E" w:rsidR="0021283B" w:rsidRPr="0021283B" w:rsidRDefault="0021283B" w:rsidP="0021283B">
      <w:pPr>
        <w:pStyle w:val="ListParagraph"/>
        <w:numPr>
          <w:ilvl w:val="0"/>
          <w:numId w:val="8"/>
        </w:numPr>
        <w:spacing w:before="2" w:after="0"/>
        <w:ind w:right="-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3D Model Files (</w:t>
      </w:r>
      <w:r w:rsidR="00A938D5">
        <w:rPr>
          <w:rFonts w:ascii="Times New Roman" w:eastAsia="Times New Roman" w:hAnsi="Times New Roman" w:cs="Times New Roman"/>
          <w:sz w:val="24"/>
          <w:szCs w:val="24"/>
        </w:rPr>
        <w:t>.xml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0246A44" w14:textId="77777777" w:rsidR="00B05286" w:rsidRPr="00EA136C" w:rsidRDefault="00B05286" w:rsidP="00B05286">
      <w:pPr>
        <w:pStyle w:val="ListParagraph"/>
        <w:spacing w:before="2" w:after="0"/>
        <w:ind w:right="-2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813868840"/>
          <w:placeholder>
            <w:docPart w:val="83898006682549B08C7B36131769B452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600D6281" w14:textId="77777777" w:rsidR="0021283B" w:rsidRPr="0021283B" w:rsidRDefault="0021283B" w:rsidP="0021283B">
      <w:pPr>
        <w:tabs>
          <w:tab w:val="left" w:pos="8640"/>
          <w:tab w:val="left" w:pos="9540"/>
          <w:tab w:val="left" w:pos="10170"/>
        </w:tabs>
        <w:spacing w:before="2"/>
        <w:ind w:right="-2"/>
        <w:rPr>
          <w:rFonts w:ascii="Times New Roman" w:eastAsia="Times New Roman" w:hAnsi="Times New Roman" w:cs="Times New Roman"/>
          <w:sz w:val="24"/>
          <w:szCs w:val="24"/>
        </w:rPr>
      </w:pPr>
    </w:p>
    <w:p w14:paraId="7C88EAB7" w14:textId="77777777" w:rsidR="0021283B" w:rsidRPr="00EA136C" w:rsidRDefault="00966E3E" w:rsidP="00284ED9">
      <w:pPr>
        <w:pStyle w:val="ListParagraph"/>
        <w:tabs>
          <w:tab w:val="left" w:pos="8640"/>
          <w:tab w:val="left" w:pos="9540"/>
          <w:tab w:val="left" w:pos="10170"/>
        </w:tabs>
        <w:spacing w:before="2" w:after="0"/>
        <w:ind w:right="-2"/>
        <w:rPr>
          <w:rFonts w:ascii="Times New Roman" w:eastAsia="Times New Roman" w:hAnsi="Times New Roman" w:cs="Times New Roman"/>
          <w:sz w:val="24"/>
          <w:szCs w:val="24"/>
        </w:rPr>
        <w:sectPr w:rsidR="0021283B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18" w:space="2"/>
            <w:col w:w="2880"/>
          </w:cols>
          <w:docGrid w:linePitch="360"/>
        </w:sectPr>
      </w:pP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974722429"/>
          <w:placeholder>
            <w:docPart w:val="23BC02CDF2C8470F9A14EBA91DC33DDD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="0021283B"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2BA1785A" w14:textId="77777777" w:rsidR="00AB36B3" w:rsidRPr="00EA136C" w:rsidRDefault="00AB36B3">
      <w:pPr>
        <w:autoSpaceDE/>
        <w:autoSpaceDN/>
        <w:adjustRightInd/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8BBF43" w14:textId="77777777" w:rsidR="00B05286" w:rsidRDefault="00B05286" w:rsidP="00284ED9">
      <w:pPr>
        <w:pStyle w:val="ListParagraph"/>
        <w:tabs>
          <w:tab w:val="left" w:pos="8640"/>
          <w:tab w:val="left" w:pos="9540"/>
          <w:tab w:val="left" w:pos="10170"/>
        </w:tabs>
        <w:spacing w:before="2" w:after="0"/>
        <w:ind w:right="-2"/>
        <w:rPr>
          <w:rFonts w:ascii="Times New Roman" w:eastAsia="Times New Roman" w:hAnsi="Times New Roman" w:cs="Times New Roman"/>
          <w:sz w:val="24"/>
          <w:szCs w:val="24"/>
        </w:rPr>
      </w:pPr>
    </w:p>
    <w:p w14:paraId="1E25A5C4" w14:textId="77777777" w:rsidR="00BC6875" w:rsidRDefault="00BC6875" w:rsidP="00284ED9">
      <w:pPr>
        <w:pStyle w:val="ListParagraph"/>
        <w:tabs>
          <w:tab w:val="left" w:pos="8640"/>
          <w:tab w:val="left" w:pos="9540"/>
          <w:tab w:val="left" w:pos="10170"/>
        </w:tabs>
        <w:spacing w:before="2" w:after="0"/>
        <w:ind w:right="-2"/>
        <w:rPr>
          <w:rFonts w:ascii="Times New Roman" w:eastAsia="Times New Roman" w:hAnsi="Times New Roman" w:cs="Times New Roman"/>
          <w:sz w:val="24"/>
          <w:szCs w:val="24"/>
        </w:rPr>
      </w:pPr>
    </w:p>
    <w:p w14:paraId="4C29FCF9" w14:textId="77777777" w:rsidR="00BC6875" w:rsidRDefault="00BC6875" w:rsidP="00284ED9">
      <w:pPr>
        <w:pStyle w:val="ListParagraph"/>
        <w:tabs>
          <w:tab w:val="left" w:pos="8640"/>
          <w:tab w:val="left" w:pos="9540"/>
          <w:tab w:val="left" w:pos="10170"/>
        </w:tabs>
        <w:spacing w:before="2" w:after="0"/>
        <w:ind w:right="-2"/>
        <w:rPr>
          <w:rFonts w:ascii="Times New Roman" w:eastAsia="Times New Roman" w:hAnsi="Times New Roman" w:cs="Times New Roman"/>
          <w:sz w:val="24"/>
          <w:szCs w:val="24"/>
        </w:rPr>
      </w:pPr>
    </w:p>
    <w:p w14:paraId="405F1E76" w14:textId="77777777" w:rsidR="00BC6875" w:rsidRDefault="00BC6875" w:rsidP="00284ED9">
      <w:pPr>
        <w:pStyle w:val="ListParagraph"/>
        <w:tabs>
          <w:tab w:val="left" w:pos="8640"/>
          <w:tab w:val="left" w:pos="9540"/>
          <w:tab w:val="left" w:pos="10170"/>
        </w:tabs>
        <w:spacing w:before="2" w:after="0"/>
        <w:ind w:right="-2"/>
        <w:rPr>
          <w:rFonts w:ascii="Times New Roman" w:eastAsia="Times New Roman" w:hAnsi="Times New Roman" w:cs="Times New Roman"/>
          <w:sz w:val="24"/>
          <w:szCs w:val="24"/>
        </w:rPr>
      </w:pPr>
    </w:p>
    <w:p w14:paraId="2180B2BC" w14:textId="77777777" w:rsidR="00BC6875" w:rsidRDefault="00BC6875" w:rsidP="00284ED9">
      <w:pPr>
        <w:pStyle w:val="ListParagraph"/>
        <w:tabs>
          <w:tab w:val="left" w:pos="8640"/>
          <w:tab w:val="left" w:pos="9540"/>
          <w:tab w:val="left" w:pos="10170"/>
        </w:tabs>
        <w:spacing w:before="2" w:after="0"/>
        <w:ind w:right="-2"/>
        <w:rPr>
          <w:rFonts w:ascii="Times New Roman" w:eastAsia="Times New Roman" w:hAnsi="Times New Roman" w:cs="Times New Roman"/>
          <w:sz w:val="24"/>
          <w:szCs w:val="24"/>
        </w:rPr>
      </w:pPr>
    </w:p>
    <w:p w14:paraId="2D1F99BC" w14:textId="77777777" w:rsidR="00BC6875" w:rsidRDefault="00BC6875" w:rsidP="00284ED9">
      <w:pPr>
        <w:pStyle w:val="ListParagraph"/>
        <w:tabs>
          <w:tab w:val="left" w:pos="8640"/>
          <w:tab w:val="left" w:pos="9540"/>
          <w:tab w:val="left" w:pos="10170"/>
        </w:tabs>
        <w:spacing w:before="2" w:after="0"/>
        <w:ind w:right="-2"/>
        <w:rPr>
          <w:rFonts w:ascii="Times New Roman" w:eastAsia="Times New Roman" w:hAnsi="Times New Roman" w:cs="Times New Roman"/>
          <w:sz w:val="24"/>
          <w:szCs w:val="24"/>
        </w:rPr>
      </w:pPr>
    </w:p>
    <w:p w14:paraId="78E09C8A" w14:textId="77777777" w:rsidR="00BC6875" w:rsidRDefault="00BC6875" w:rsidP="00284ED9">
      <w:pPr>
        <w:pStyle w:val="ListParagraph"/>
        <w:tabs>
          <w:tab w:val="left" w:pos="8640"/>
          <w:tab w:val="left" w:pos="9540"/>
          <w:tab w:val="left" w:pos="10170"/>
        </w:tabs>
        <w:spacing w:before="2" w:after="0"/>
        <w:ind w:right="-2"/>
        <w:rPr>
          <w:rFonts w:ascii="Times New Roman" w:eastAsia="Times New Roman" w:hAnsi="Times New Roman" w:cs="Times New Roman"/>
          <w:sz w:val="24"/>
          <w:szCs w:val="24"/>
        </w:rPr>
      </w:pPr>
    </w:p>
    <w:p w14:paraId="13887FD3" w14:textId="77777777" w:rsidR="00BC6875" w:rsidRDefault="00BC6875" w:rsidP="00284ED9">
      <w:pPr>
        <w:pStyle w:val="ListParagraph"/>
        <w:tabs>
          <w:tab w:val="left" w:pos="8640"/>
          <w:tab w:val="left" w:pos="9540"/>
          <w:tab w:val="left" w:pos="10170"/>
        </w:tabs>
        <w:spacing w:before="2" w:after="0"/>
        <w:ind w:right="-2"/>
        <w:rPr>
          <w:rFonts w:ascii="Times New Roman" w:eastAsia="Times New Roman" w:hAnsi="Times New Roman" w:cs="Times New Roman"/>
          <w:sz w:val="24"/>
          <w:szCs w:val="24"/>
        </w:rPr>
      </w:pPr>
    </w:p>
    <w:p w14:paraId="6A18723D" w14:textId="77777777" w:rsidR="00BC6875" w:rsidRDefault="00BC6875" w:rsidP="00284ED9">
      <w:pPr>
        <w:pStyle w:val="ListParagraph"/>
        <w:tabs>
          <w:tab w:val="left" w:pos="8640"/>
          <w:tab w:val="left" w:pos="9540"/>
          <w:tab w:val="left" w:pos="10170"/>
        </w:tabs>
        <w:spacing w:before="2" w:after="0"/>
        <w:ind w:right="-2"/>
        <w:rPr>
          <w:rFonts w:ascii="Times New Roman" w:eastAsia="Times New Roman" w:hAnsi="Times New Roman" w:cs="Times New Roman"/>
          <w:sz w:val="24"/>
          <w:szCs w:val="24"/>
        </w:rPr>
      </w:pPr>
    </w:p>
    <w:p w14:paraId="1EA647D4" w14:textId="77777777" w:rsidR="00BC6875" w:rsidRDefault="00BC6875" w:rsidP="00284ED9">
      <w:pPr>
        <w:pStyle w:val="ListParagraph"/>
        <w:tabs>
          <w:tab w:val="left" w:pos="8640"/>
          <w:tab w:val="left" w:pos="9540"/>
          <w:tab w:val="left" w:pos="10170"/>
        </w:tabs>
        <w:spacing w:before="2" w:after="0"/>
        <w:ind w:right="-2"/>
        <w:rPr>
          <w:rFonts w:ascii="Times New Roman" w:eastAsia="Times New Roman" w:hAnsi="Times New Roman" w:cs="Times New Roman"/>
          <w:sz w:val="24"/>
          <w:szCs w:val="24"/>
        </w:rPr>
      </w:pPr>
    </w:p>
    <w:p w14:paraId="6C92D090" w14:textId="46E37257" w:rsidR="00BC6875" w:rsidRPr="00EA136C" w:rsidRDefault="00BC6875" w:rsidP="00284ED9">
      <w:pPr>
        <w:pStyle w:val="ListParagraph"/>
        <w:tabs>
          <w:tab w:val="left" w:pos="8640"/>
          <w:tab w:val="left" w:pos="9540"/>
          <w:tab w:val="left" w:pos="10170"/>
        </w:tabs>
        <w:spacing w:before="2" w:after="0"/>
        <w:ind w:right="-2"/>
        <w:rPr>
          <w:rFonts w:ascii="Times New Roman" w:eastAsia="Times New Roman" w:hAnsi="Times New Roman" w:cs="Times New Roman"/>
          <w:sz w:val="24"/>
          <w:szCs w:val="24"/>
        </w:rPr>
        <w:sectPr w:rsidR="00BC6875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18" w:space="2"/>
            <w:col w:w="2880"/>
          </w:cols>
          <w:docGrid w:linePitch="360"/>
        </w:sectPr>
      </w:pPr>
    </w:p>
    <w:p w14:paraId="5758032C" w14:textId="77777777" w:rsidR="00875B7D" w:rsidRPr="00EA136C" w:rsidRDefault="00875B7D" w:rsidP="00FE2A07">
      <w:pPr>
        <w:pStyle w:val="ListParagraph"/>
        <w:numPr>
          <w:ilvl w:val="0"/>
          <w:numId w:val="1"/>
        </w:numPr>
        <w:tabs>
          <w:tab w:val="left" w:pos="900"/>
          <w:tab w:val="left" w:pos="6480"/>
          <w:tab w:val="left" w:pos="7110"/>
          <w:tab w:val="left" w:pos="8640"/>
          <w:tab w:val="left" w:pos="9540"/>
          <w:tab w:val="left" w:pos="10170"/>
        </w:tabs>
        <w:spacing w:before="2"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Is this a </w:t>
      </w:r>
      <w:r w:rsidR="00B05286" w:rsidRPr="00EA136C">
        <w:rPr>
          <w:rFonts w:ascii="Times New Roman" w:eastAsia="Times New Roman" w:hAnsi="Times New Roman" w:cs="Times New Roman"/>
          <w:sz w:val="24"/>
          <w:szCs w:val="24"/>
        </w:rPr>
        <w:t>Project of Division Interest (PODI)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?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586156472"/>
          <w:placeholder>
            <w:docPart w:val="4D2D0FD1E8994912A5D1B74D4EE7FB41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667E8753" w14:textId="77777777" w:rsidR="000D6609" w:rsidRPr="00EA136C" w:rsidRDefault="000D6609" w:rsidP="000D6609">
      <w:pPr>
        <w:tabs>
          <w:tab w:val="left" w:pos="900"/>
          <w:tab w:val="left" w:pos="6480"/>
          <w:tab w:val="left" w:pos="7110"/>
          <w:tab w:val="left" w:pos="8640"/>
          <w:tab w:val="left" w:pos="9540"/>
          <w:tab w:val="left" w:pos="10170"/>
        </w:tabs>
        <w:spacing w:before="2"/>
        <w:ind w:right="-2"/>
        <w:rPr>
          <w:rFonts w:ascii="Times New Roman" w:eastAsia="Times New Roman" w:hAnsi="Times New Roman" w:cs="Times New Roman"/>
          <w:sz w:val="24"/>
          <w:szCs w:val="24"/>
        </w:rPr>
      </w:pPr>
    </w:p>
    <w:p w14:paraId="1F1A5AEA" w14:textId="77777777" w:rsidR="000D6609" w:rsidRPr="00EA136C" w:rsidRDefault="000D6609" w:rsidP="000D6609">
      <w:pPr>
        <w:tabs>
          <w:tab w:val="left" w:pos="900"/>
          <w:tab w:val="left" w:pos="6480"/>
          <w:tab w:val="left" w:pos="7110"/>
          <w:tab w:val="left" w:pos="8640"/>
          <w:tab w:val="left" w:pos="9540"/>
          <w:tab w:val="left" w:pos="10170"/>
        </w:tabs>
        <w:spacing w:before="2"/>
        <w:ind w:right="-2"/>
        <w:rPr>
          <w:rFonts w:ascii="Times New Roman" w:eastAsia="Times New Roman" w:hAnsi="Times New Roman" w:cs="Times New Roman"/>
          <w:sz w:val="24"/>
          <w:szCs w:val="24"/>
        </w:rPr>
        <w:sectPr w:rsidR="000D6609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18" w:space="2"/>
            <w:col w:w="2880"/>
          </w:cols>
          <w:docGrid w:linePitch="360"/>
        </w:sectPr>
      </w:pPr>
    </w:p>
    <w:p w14:paraId="72DD6922" w14:textId="77777777" w:rsidR="00BC6875" w:rsidRDefault="00875B7D" w:rsidP="00007AEA">
      <w:pPr>
        <w:pStyle w:val="ListParagraph"/>
        <w:numPr>
          <w:ilvl w:val="0"/>
          <w:numId w:val="36"/>
        </w:numPr>
        <w:tabs>
          <w:tab w:val="left" w:pos="900"/>
          <w:tab w:val="left" w:pos="6480"/>
          <w:tab w:val="left" w:pos="7110"/>
          <w:tab w:val="left" w:pos="8640"/>
          <w:tab w:val="left" w:pos="9540"/>
          <w:tab w:val="left" w:pos="10170"/>
        </w:tabs>
        <w:spacing w:before="2" w:after="0" w:line="240" w:lineRule="auto"/>
        <w:ind w:right="288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If so, </w:t>
      </w:r>
      <w:r w:rsidR="00B05286" w:rsidRPr="00EA136C">
        <w:rPr>
          <w:rFonts w:ascii="Times New Roman" w:eastAsia="Times New Roman" w:hAnsi="Times New Roman" w:cs="Times New Roman"/>
          <w:sz w:val="24"/>
          <w:szCs w:val="24"/>
        </w:rPr>
        <w:t xml:space="preserve">consult the Stewardship and Oversight Agreement for the </w:t>
      </w:r>
    </w:p>
    <w:p w14:paraId="1BA4794D" w14:textId="77777777" w:rsidR="00BC6875" w:rsidRDefault="00BC6875" w:rsidP="00BC6875">
      <w:pPr>
        <w:pStyle w:val="ListParagraph"/>
        <w:tabs>
          <w:tab w:val="left" w:pos="900"/>
          <w:tab w:val="left" w:pos="6480"/>
          <w:tab w:val="left" w:pos="7110"/>
          <w:tab w:val="left" w:pos="8640"/>
          <w:tab w:val="left" w:pos="9540"/>
          <w:tab w:val="left" w:pos="10170"/>
        </w:tabs>
        <w:spacing w:before="2" w:after="0" w:line="240" w:lineRule="auto"/>
        <w:ind w:left="1440" w:right="2880"/>
        <w:rPr>
          <w:rFonts w:ascii="Times New Roman" w:eastAsia="Times New Roman" w:hAnsi="Times New Roman" w:cs="Times New Roman"/>
          <w:sz w:val="24"/>
          <w:szCs w:val="24"/>
        </w:rPr>
      </w:pPr>
    </w:p>
    <w:p w14:paraId="511E7BBA" w14:textId="3317304B" w:rsidR="00AB36B3" w:rsidRPr="00EA136C" w:rsidRDefault="00B05286" w:rsidP="00BC6875">
      <w:pPr>
        <w:pStyle w:val="ListParagraph"/>
        <w:tabs>
          <w:tab w:val="left" w:pos="900"/>
          <w:tab w:val="left" w:pos="6480"/>
          <w:tab w:val="left" w:pos="7110"/>
          <w:tab w:val="left" w:pos="8640"/>
          <w:tab w:val="left" w:pos="9540"/>
          <w:tab w:val="left" w:pos="10170"/>
        </w:tabs>
        <w:spacing w:before="2" w:after="0" w:line="240" w:lineRule="auto"/>
        <w:ind w:left="1440" w:right="288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project to determine the documents to be submitted to FHWA </w:t>
      </w:r>
      <w:r w:rsidR="008F56D1" w:rsidRPr="00EA136C">
        <w:rPr>
          <w:rFonts w:ascii="Times New Roman" w:eastAsia="Times New Roman" w:hAnsi="Times New Roman" w:cs="Times New Roman"/>
          <w:sz w:val="24"/>
          <w:szCs w:val="24"/>
        </w:rPr>
        <w:t xml:space="preserve">for approval 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prior</w:t>
      </w:r>
      <w:r w:rsidR="00AB36B3" w:rsidRPr="00EA1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56D1" w:rsidRPr="00EA136C">
        <w:rPr>
          <w:rFonts w:ascii="Times New Roman" w:eastAsia="Times New Roman" w:hAnsi="Times New Roman" w:cs="Times New Roman"/>
          <w:sz w:val="24"/>
          <w:szCs w:val="24"/>
        </w:rPr>
        <w:t>to Authorization and Advertisement</w:t>
      </w:r>
      <w:r w:rsidR="00C9036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7D7BAB" w14:textId="77777777" w:rsidR="000D6609" w:rsidRPr="00EA136C" w:rsidRDefault="000D6609" w:rsidP="000D6609">
      <w:pPr>
        <w:pStyle w:val="ListParagraph"/>
        <w:tabs>
          <w:tab w:val="left" w:pos="900"/>
          <w:tab w:val="left" w:pos="6480"/>
          <w:tab w:val="left" w:pos="7110"/>
          <w:tab w:val="left" w:pos="8640"/>
          <w:tab w:val="left" w:pos="9540"/>
          <w:tab w:val="left" w:pos="10170"/>
        </w:tabs>
        <w:spacing w:before="2" w:after="0" w:line="240" w:lineRule="auto"/>
        <w:ind w:left="1440" w:right="2880"/>
        <w:rPr>
          <w:rFonts w:ascii="Times New Roman" w:eastAsia="Times New Roman" w:hAnsi="Times New Roman" w:cs="Times New Roman"/>
          <w:sz w:val="24"/>
          <w:szCs w:val="24"/>
        </w:rPr>
      </w:pPr>
    </w:p>
    <w:p w14:paraId="7DFE1493" w14:textId="77777777" w:rsidR="00AB36B3" w:rsidRPr="00EA136C" w:rsidRDefault="00AB36B3" w:rsidP="000D6609">
      <w:pPr>
        <w:tabs>
          <w:tab w:val="left" w:pos="900"/>
          <w:tab w:val="left" w:pos="6480"/>
          <w:tab w:val="left" w:pos="7110"/>
          <w:tab w:val="left" w:pos="8640"/>
          <w:tab w:val="left" w:pos="9540"/>
          <w:tab w:val="left" w:pos="10170"/>
        </w:tabs>
        <w:spacing w:before="2"/>
        <w:ind w:right="-2"/>
        <w:rPr>
          <w:rFonts w:ascii="Times New Roman" w:eastAsia="Times New Roman" w:hAnsi="Times New Roman" w:cs="Times New Roman"/>
          <w:sz w:val="24"/>
          <w:szCs w:val="24"/>
        </w:rPr>
        <w:sectPr w:rsidR="00AB36B3" w:rsidRPr="00EA136C" w:rsidSect="0096179A">
          <w:type w:val="continuous"/>
          <w:pgSz w:w="12240" w:h="15840"/>
          <w:pgMar w:top="720" w:right="720" w:bottom="720" w:left="720" w:header="360" w:footer="720" w:gutter="0"/>
          <w:cols w:space="2"/>
          <w:docGrid w:linePitch="360"/>
        </w:sectPr>
      </w:pPr>
    </w:p>
    <w:p w14:paraId="17685A38" w14:textId="77777777" w:rsidR="000D6609" w:rsidRPr="00EA136C" w:rsidRDefault="00B05286" w:rsidP="00FE2A07">
      <w:pPr>
        <w:pStyle w:val="ListParagraph"/>
        <w:numPr>
          <w:ilvl w:val="0"/>
          <w:numId w:val="1"/>
        </w:numPr>
        <w:tabs>
          <w:tab w:val="left" w:pos="8640"/>
          <w:tab w:val="left" w:pos="9540"/>
          <w:tab w:val="left" w:pos="10170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For projects that consist of one (1) acre or </w:t>
      </w:r>
      <w:r w:rsidRPr="00EA136C">
        <w:rPr>
          <w:rFonts w:ascii="Times New Roman" w:eastAsia="Times New Roman" w:hAnsi="Times New Roman" w:cs="Times New Roman"/>
          <w:spacing w:val="-4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ore of disturbed area, have the following items been provided?</w:t>
      </w:r>
    </w:p>
    <w:p w14:paraId="1959D1EA" w14:textId="77777777" w:rsidR="000D6609" w:rsidRPr="00EA136C" w:rsidRDefault="000D6609" w:rsidP="000D6609">
      <w:pPr>
        <w:tabs>
          <w:tab w:val="left" w:pos="8640"/>
          <w:tab w:val="left" w:pos="9540"/>
          <w:tab w:val="left" w:pos="10170"/>
        </w:tabs>
        <w:ind w:right="-2"/>
        <w:rPr>
          <w:rFonts w:ascii="Times New Roman" w:eastAsia="Times New Roman" w:hAnsi="Times New Roman" w:cs="Times New Roman"/>
          <w:sz w:val="24"/>
          <w:szCs w:val="24"/>
        </w:rPr>
      </w:pPr>
    </w:p>
    <w:p w14:paraId="25D6C0FF" w14:textId="77777777" w:rsidR="000D6609" w:rsidRPr="00EA136C" w:rsidRDefault="000D6609" w:rsidP="000D6609">
      <w:pPr>
        <w:tabs>
          <w:tab w:val="left" w:pos="8640"/>
          <w:tab w:val="left" w:pos="9540"/>
          <w:tab w:val="left" w:pos="10170"/>
        </w:tabs>
        <w:ind w:right="-2"/>
        <w:rPr>
          <w:rFonts w:ascii="Times New Roman" w:eastAsia="Times New Roman" w:hAnsi="Times New Roman" w:cs="Times New Roman"/>
          <w:sz w:val="24"/>
          <w:szCs w:val="24"/>
        </w:rPr>
      </w:pPr>
    </w:p>
    <w:p w14:paraId="3AB6B8F3" w14:textId="77777777" w:rsidR="000D6609" w:rsidRPr="00EA136C" w:rsidRDefault="000D6609" w:rsidP="000D6609">
      <w:pPr>
        <w:tabs>
          <w:tab w:val="left" w:pos="8640"/>
          <w:tab w:val="left" w:pos="9540"/>
          <w:tab w:val="left" w:pos="10170"/>
        </w:tabs>
        <w:ind w:right="-2"/>
        <w:rPr>
          <w:rFonts w:ascii="Times New Roman" w:eastAsia="Times New Roman" w:hAnsi="Times New Roman" w:cs="Times New Roman"/>
          <w:sz w:val="24"/>
          <w:szCs w:val="24"/>
        </w:rPr>
      </w:pPr>
    </w:p>
    <w:p w14:paraId="0EE2129B" w14:textId="77777777" w:rsidR="000D6609" w:rsidRPr="00EA136C" w:rsidRDefault="000D6609" w:rsidP="000D6609">
      <w:pPr>
        <w:tabs>
          <w:tab w:val="left" w:pos="8640"/>
          <w:tab w:val="left" w:pos="9540"/>
          <w:tab w:val="left" w:pos="10170"/>
        </w:tabs>
        <w:ind w:right="-2"/>
        <w:rPr>
          <w:rFonts w:ascii="Times New Roman" w:eastAsia="Times New Roman" w:hAnsi="Times New Roman" w:cs="Times New Roman"/>
          <w:sz w:val="24"/>
          <w:szCs w:val="24"/>
        </w:rPr>
        <w:sectPr w:rsidR="000D6609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18" w:space="2"/>
            <w:col w:w="2880"/>
          </w:cols>
          <w:docGrid w:linePitch="360"/>
        </w:sectPr>
      </w:pPr>
    </w:p>
    <w:p w14:paraId="11F06CFF" w14:textId="77777777" w:rsidR="009558EF" w:rsidRPr="00EA136C" w:rsidRDefault="00B05286" w:rsidP="00FE2A07">
      <w:pPr>
        <w:pStyle w:val="ListParagraph"/>
        <w:numPr>
          <w:ilvl w:val="0"/>
          <w:numId w:val="3"/>
        </w:numPr>
        <w:tabs>
          <w:tab w:val="left" w:pos="8640"/>
          <w:tab w:val="left" w:pos="9540"/>
          <w:tab w:val="left" w:pos="10170"/>
        </w:tabs>
        <w:spacing w:before="2" w:after="0" w:line="240" w:lineRule="auto"/>
        <w:ind w:left="1440" w:right="-2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A completed Notice of Intent</w:t>
      </w:r>
      <w:r w:rsidR="00862A8C" w:rsidRPr="00EA1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F923E50" w14:textId="77777777" w:rsidR="009558EF" w:rsidRPr="00EA136C" w:rsidRDefault="009558EF" w:rsidP="009558EF">
      <w:pPr>
        <w:tabs>
          <w:tab w:val="left" w:pos="8640"/>
          <w:tab w:val="left" w:pos="9540"/>
          <w:tab w:val="left" w:pos="10170"/>
        </w:tabs>
        <w:spacing w:before="2"/>
        <w:ind w:left="720" w:right="-2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884452814"/>
          <w:placeholder>
            <w:docPart w:val="CFF563F407F945258D685293567FAB4B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386D6E6F" w14:textId="77777777" w:rsidR="000D6609" w:rsidRPr="00EA136C" w:rsidRDefault="000D6609" w:rsidP="009558EF">
      <w:pPr>
        <w:tabs>
          <w:tab w:val="left" w:pos="8640"/>
          <w:tab w:val="left" w:pos="9540"/>
          <w:tab w:val="left" w:pos="10170"/>
        </w:tabs>
        <w:spacing w:before="2"/>
        <w:ind w:left="720" w:right="-2"/>
        <w:rPr>
          <w:rFonts w:ascii="Times New Roman" w:eastAsia="Times New Roman" w:hAnsi="Times New Roman" w:cs="Times New Roman"/>
          <w:sz w:val="24"/>
          <w:szCs w:val="24"/>
        </w:rPr>
      </w:pPr>
    </w:p>
    <w:p w14:paraId="59327D54" w14:textId="77777777" w:rsidR="008F56D1" w:rsidRPr="00EA136C" w:rsidRDefault="008F56D1" w:rsidP="009558EF">
      <w:pPr>
        <w:tabs>
          <w:tab w:val="left" w:pos="8640"/>
          <w:tab w:val="left" w:pos="9540"/>
          <w:tab w:val="left" w:pos="10170"/>
        </w:tabs>
        <w:spacing w:before="2"/>
        <w:ind w:left="720" w:right="-2"/>
        <w:rPr>
          <w:rFonts w:ascii="Times New Roman" w:eastAsia="Times New Roman" w:hAnsi="Times New Roman" w:cs="Times New Roman"/>
          <w:sz w:val="24"/>
          <w:szCs w:val="24"/>
        </w:rPr>
        <w:sectPr w:rsidR="008F56D1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18" w:space="2"/>
            <w:col w:w="2880"/>
          </w:cols>
          <w:docGrid w:linePitch="360"/>
        </w:sectPr>
      </w:pPr>
    </w:p>
    <w:p w14:paraId="7962F4A1" w14:textId="4C00EFF7" w:rsidR="000D6609" w:rsidRDefault="009558EF" w:rsidP="009558EF">
      <w:pPr>
        <w:tabs>
          <w:tab w:val="left" w:pos="8640"/>
          <w:tab w:val="left" w:pos="9540"/>
          <w:tab w:val="left" w:pos="10170"/>
        </w:tabs>
        <w:spacing w:before="2"/>
        <w:ind w:left="720" w:right="-2"/>
        <w:rPr>
          <w:rFonts w:eastAsia="Times New Roman"/>
        </w:rPr>
      </w:pPr>
      <w:r w:rsidRPr="009558EF">
        <w:rPr>
          <w:rFonts w:ascii="Times New Roman" w:eastAsia="Times New Roman" w:hAnsi="Times New Roman" w:cs="Times New Roman"/>
          <w:sz w:val="24"/>
          <w:szCs w:val="24"/>
        </w:rPr>
        <w:br w:type="column"/>
      </w:r>
    </w:p>
    <w:p w14:paraId="644FCE6E" w14:textId="77777777" w:rsidR="000D6609" w:rsidRDefault="000D6609" w:rsidP="009558EF">
      <w:pPr>
        <w:tabs>
          <w:tab w:val="left" w:pos="8640"/>
          <w:tab w:val="left" w:pos="9540"/>
          <w:tab w:val="left" w:pos="10170"/>
        </w:tabs>
        <w:spacing w:before="2"/>
        <w:ind w:left="720" w:right="-2"/>
        <w:rPr>
          <w:rFonts w:eastAsia="Times New Roman"/>
        </w:rPr>
      </w:pPr>
    </w:p>
    <w:p w14:paraId="64AF3B3C" w14:textId="77777777" w:rsidR="000D6609" w:rsidRDefault="000D6609" w:rsidP="009558EF">
      <w:pPr>
        <w:tabs>
          <w:tab w:val="left" w:pos="8640"/>
          <w:tab w:val="left" w:pos="9540"/>
          <w:tab w:val="left" w:pos="10170"/>
        </w:tabs>
        <w:spacing w:before="2"/>
        <w:ind w:left="720" w:right="-2"/>
        <w:rPr>
          <w:rFonts w:eastAsia="Times New Roman"/>
        </w:rPr>
      </w:pPr>
    </w:p>
    <w:p w14:paraId="31804E81" w14:textId="77777777" w:rsidR="000D6609" w:rsidRDefault="000D6609" w:rsidP="009558EF">
      <w:pPr>
        <w:tabs>
          <w:tab w:val="left" w:pos="8640"/>
          <w:tab w:val="left" w:pos="9540"/>
          <w:tab w:val="left" w:pos="10170"/>
        </w:tabs>
        <w:spacing w:before="2"/>
        <w:ind w:left="720" w:right="-2"/>
        <w:rPr>
          <w:rFonts w:ascii="Times New Roman" w:eastAsia="Times New Roman" w:hAnsi="Times New Roman" w:cs="Times New Roman"/>
          <w:sz w:val="24"/>
          <w:szCs w:val="24"/>
        </w:rPr>
        <w:sectPr w:rsidR="000D6609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18" w:space="2"/>
            <w:col w:w="2880"/>
          </w:cols>
          <w:docGrid w:linePitch="360"/>
        </w:sectPr>
      </w:pPr>
    </w:p>
    <w:p w14:paraId="22507F4F" w14:textId="77777777" w:rsidR="009558EF" w:rsidRDefault="00875B7D" w:rsidP="00FE2A07">
      <w:pPr>
        <w:pStyle w:val="ListParagraph"/>
        <w:numPr>
          <w:ilvl w:val="0"/>
          <w:numId w:val="4"/>
        </w:numPr>
        <w:tabs>
          <w:tab w:val="left" w:pos="6480"/>
          <w:tab w:val="left" w:pos="7110"/>
        </w:tabs>
        <w:spacing w:after="0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875B7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SUMMARY SHEETS (Including Bridge </w:t>
      </w:r>
      <w:r w:rsidR="00CF1ED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S</w:t>
      </w:r>
      <w:r w:rsidRPr="00875B7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ummaries)</w:t>
      </w:r>
    </w:p>
    <w:p w14:paraId="0530C861" w14:textId="77777777" w:rsidR="007262B5" w:rsidRDefault="007262B5" w:rsidP="00C52755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14:paraId="3B83DA13" w14:textId="77777777" w:rsidR="00875B7D" w:rsidRDefault="00875B7D" w:rsidP="00C52755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sectPr w:rsidR="00875B7D" w:rsidSect="0096179A">
          <w:type w:val="continuous"/>
          <w:pgSz w:w="12240" w:h="15840"/>
          <w:pgMar w:top="720" w:right="720" w:bottom="720" w:left="720" w:header="360" w:footer="720" w:gutter="0"/>
          <w:cols w:space="2"/>
          <w:docGrid w:linePitch="360"/>
        </w:sectPr>
      </w:pPr>
    </w:p>
    <w:p w14:paraId="4C51E484" w14:textId="77777777" w:rsidR="007262B5" w:rsidRPr="00EA136C" w:rsidRDefault="007262B5" w:rsidP="00FE2A07">
      <w:pPr>
        <w:pStyle w:val="ListParagraph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Does the </w:t>
      </w:r>
      <w:r w:rsidR="004F55EF" w:rsidRPr="00EA136C">
        <w:rPr>
          <w:rFonts w:ascii="Times New Roman" w:eastAsia="Times New Roman" w:hAnsi="Times New Roman" w:cs="Times New Roman"/>
          <w:sz w:val="24"/>
          <w:szCs w:val="24"/>
        </w:rPr>
        <w:t>pay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 item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description contain needed supple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ental information (</w:t>
      </w:r>
      <w:r w:rsidR="00766334" w:rsidRPr="00EA136C">
        <w:rPr>
          <w:rFonts w:ascii="Times New Roman" w:eastAsia="Times New Roman" w:hAnsi="Times New Roman" w:cs="Times New Roman"/>
          <w:sz w:val="24"/>
          <w:szCs w:val="24"/>
        </w:rPr>
        <w:t>i.e.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 Station Numbers)?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1750083577"/>
          <w:placeholder>
            <w:docPart w:val="6FBE726BC3354F69B8F6D58E7BC2184F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7CB87F14" w14:textId="77777777" w:rsidR="007262B5" w:rsidRPr="00EA136C" w:rsidRDefault="007262B5" w:rsidP="00C52755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14:paraId="4CF02E62" w14:textId="77777777" w:rsidR="00C52755" w:rsidRPr="00EA136C" w:rsidRDefault="00C52755" w:rsidP="00C52755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14:paraId="353032DB" w14:textId="77777777" w:rsidR="007262B5" w:rsidRPr="00EA136C" w:rsidRDefault="007262B5" w:rsidP="00C52755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  <w:sectPr w:rsidR="007262B5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18" w:space="2"/>
            <w:col w:w="2880"/>
          </w:cols>
          <w:docGrid w:linePitch="360"/>
        </w:sectPr>
      </w:pPr>
    </w:p>
    <w:p w14:paraId="151BB974" w14:textId="77777777" w:rsidR="007262B5" w:rsidRPr="00EA136C" w:rsidRDefault="004F55EF" w:rsidP="00FE2A07">
      <w:pPr>
        <w:pStyle w:val="ListParagraph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Is a new pay item </w:t>
      </w:r>
      <w:r w:rsidR="00766334" w:rsidRPr="00EA136C">
        <w:rPr>
          <w:rFonts w:ascii="Times New Roman" w:eastAsia="Times New Roman" w:hAnsi="Times New Roman" w:cs="Times New Roman"/>
          <w:sz w:val="24"/>
          <w:szCs w:val="24"/>
        </w:rPr>
        <w:t>needed?</w:t>
      </w:r>
    </w:p>
    <w:p w14:paraId="63A64BF7" w14:textId="77777777" w:rsidR="007262B5" w:rsidRPr="00EA136C" w:rsidRDefault="007262B5" w:rsidP="00C52755">
      <w:pPr>
        <w:pStyle w:val="ListParagraph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1617203184"/>
          <w:placeholder>
            <w:docPart w:val="01517AF1B0CE4278AD21557D768C0FE1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7DBD1EBD" w14:textId="77777777" w:rsidR="007262B5" w:rsidRPr="00EA136C" w:rsidRDefault="007262B5" w:rsidP="00C52755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14:paraId="5B513AF6" w14:textId="77777777" w:rsidR="007262B5" w:rsidRPr="00EA136C" w:rsidRDefault="007262B5" w:rsidP="00C52755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  <w:sectPr w:rsidR="007262B5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18" w:space="2"/>
            <w:col w:w="2880"/>
          </w:cols>
          <w:docGrid w:linePitch="360"/>
        </w:sectPr>
      </w:pPr>
    </w:p>
    <w:p w14:paraId="564FC469" w14:textId="77777777" w:rsidR="00D06172" w:rsidRPr="00EA136C" w:rsidRDefault="00C52755" w:rsidP="00FE2A07">
      <w:pPr>
        <w:pStyle w:val="ListParagraph"/>
        <w:numPr>
          <w:ilvl w:val="1"/>
          <w:numId w:val="5"/>
        </w:numPr>
        <w:tabs>
          <w:tab w:val="left" w:pos="6480"/>
          <w:tab w:val="left" w:pos="7110"/>
          <w:tab w:val="left" w:pos="7830"/>
          <w:tab w:val="left" w:pos="8640"/>
          <w:tab w:val="left" w:pos="8820"/>
          <w:tab w:val="left" w:pos="8860"/>
          <w:tab w:val="left" w:pos="9540"/>
          <w:tab w:val="left" w:pos="10170"/>
          <w:tab w:val="left" w:pos="10260"/>
        </w:tabs>
        <w:spacing w:before="3"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If yes, has the Office of Construction Bidding Ad</w:t>
      </w:r>
      <w:r w:rsidRPr="00EA136C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nistration been contacted and a new pay item</w:t>
      </w:r>
      <w:r w:rsidRPr="00EA136C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requested?</w:t>
      </w:r>
    </w:p>
    <w:p w14:paraId="4D2ED034" w14:textId="77777777" w:rsidR="00D06172" w:rsidRPr="00EA136C" w:rsidRDefault="00D06172" w:rsidP="00D06172">
      <w:pPr>
        <w:tabs>
          <w:tab w:val="left" w:pos="6480"/>
          <w:tab w:val="left" w:pos="7110"/>
          <w:tab w:val="left" w:pos="7830"/>
          <w:tab w:val="left" w:pos="8640"/>
          <w:tab w:val="left" w:pos="8820"/>
          <w:tab w:val="left" w:pos="8860"/>
          <w:tab w:val="left" w:pos="9540"/>
          <w:tab w:val="left" w:pos="10170"/>
          <w:tab w:val="left" w:pos="10260"/>
        </w:tabs>
        <w:spacing w:before="3"/>
        <w:ind w:left="720" w:right="-2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2067678886"/>
          <w:placeholder>
            <w:docPart w:val="DFD0CA9199394696A300DDCE8E6209F2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17F62F7D" w14:textId="77777777" w:rsidR="00D06172" w:rsidRPr="00EA136C" w:rsidRDefault="00D06172" w:rsidP="00D06172">
      <w:pPr>
        <w:pStyle w:val="ListParagraph"/>
        <w:tabs>
          <w:tab w:val="left" w:pos="6480"/>
          <w:tab w:val="left" w:pos="7110"/>
          <w:tab w:val="left" w:pos="7830"/>
          <w:tab w:val="left" w:pos="8640"/>
          <w:tab w:val="left" w:pos="8820"/>
          <w:tab w:val="left" w:pos="8860"/>
          <w:tab w:val="left" w:pos="9540"/>
          <w:tab w:val="left" w:pos="10170"/>
          <w:tab w:val="left" w:pos="10260"/>
        </w:tabs>
        <w:spacing w:before="3"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</w:rPr>
      </w:pPr>
    </w:p>
    <w:p w14:paraId="5A8884A8" w14:textId="77777777" w:rsidR="00D06172" w:rsidRPr="00EA136C" w:rsidRDefault="00D06172" w:rsidP="00D06172">
      <w:pPr>
        <w:pStyle w:val="ListParagraph"/>
        <w:tabs>
          <w:tab w:val="left" w:pos="6480"/>
          <w:tab w:val="left" w:pos="7110"/>
          <w:tab w:val="left" w:pos="7830"/>
          <w:tab w:val="left" w:pos="8640"/>
          <w:tab w:val="left" w:pos="8820"/>
          <w:tab w:val="left" w:pos="8860"/>
          <w:tab w:val="left" w:pos="9540"/>
          <w:tab w:val="left" w:pos="10170"/>
          <w:tab w:val="left" w:pos="10260"/>
        </w:tabs>
        <w:spacing w:before="3"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</w:rPr>
      </w:pPr>
    </w:p>
    <w:p w14:paraId="42560E5A" w14:textId="77777777" w:rsidR="00D06172" w:rsidRPr="00EA136C" w:rsidRDefault="00D06172" w:rsidP="00FE2A07">
      <w:pPr>
        <w:pStyle w:val="ListParagraph"/>
        <w:numPr>
          <w:ilvl w:val="0"/>
          <w:numId w:val="5"/>
        </w:numPr>
        <w:tabs>
          <w:tab w:val="left" w:pos="6480"/>
          <w:tab w:val="left" w:pos="7110"/>
          <w:tab w:val="left" w:pos="7830"/>
          <w:tab w:val="left" w:pos="8640"/>
          <w:tab w:val="left" w:pos="8820"/>
          <w:tab w:val="left" w:pos="8860"/>
          <w:tab w:val="left" w:pos="9540"/>
          <w:tab w:val="left" w:pos="10170"/>
          <w:tab w:val="left" w:pos="10260"/>
        </w:tabs>
        <w:spacing w:before="3"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</w:rPr>
        <w:sectPr w:rsidR="00D06172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18" w:space="2"/>
            <w:col w:w="2880"/>
          </w:cols>
          <w:docGrid w:linePitch="360"/>
        </w:sectPr>
      </w:pPr>
    </w:p>
    <w:p w14:paraId="7A716D0E" w14:textId="77777777" w:rsidR="004F55EF" w:rsidRPr="00EA136C" w:rsidRDefault="004F55EF" w:rsidP="00FE2A07">
      <w:pPr>
        <w:pStyle w:val="ListParagraph"/>
        <w:numPr>
          <w:ilvl w:val="0"/>
          <w:numId w:val="5"/>
        </w:numPr>
        <w:tabs>
          <w:tab w:val="left" w:pos="6480"/>
          <w:tab w:val="left" w:pos="7110"/>
          <w:tab w:val="left" w:pos="7830"/>
          <w:tab w:val="left" w:pos="8640"/>
          <w:tab w:val="left" w:pos="8820"/>
          <w:tab w:val="left" w:pos="8860"/>
          <w:tab w:val="left" w:pos="9540"/>
          <w:tab w:val="left" w:pos="10170"/>
          <w:tab w:val="left" w:pos="10260"/>
        </w:tabs>
        <w:spacing w:before="3"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Do the </w:t>
      </w:r>
      <w:r w:rsidR="00D06172" w:rsidRPr="00EA136C">
        <w:rPr>
          <w:rFonts w:ascii="Times New Roman" w:eastAsia="Times New Roman" w:hAnsi="Times New Roman" w:cs="Times New Roman"/>
          <w:sz w:val="24"/>
          <w:szCs w:val="24"/>
        </w:rPr>
        <w:t>items in the Summary of Quantities match the items in CES (Cost Esti</w:t>
      </w:r>
      <w:r w:rsidR="00D06172"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="00D06172" w:rsidRPr="00EA136C">
        <w:rPr>
          <w:rFonts w:ascii="Times New Roman" w:eastAsia="Times New Roman" w:hAnsi="Times New Roman" w:cs="Times New Roman"/>
          <w:sz w:val="24"/>
          <w:szCs w:val="24"/>
        </w:rPr>
        <w:t>ating Syste</w:t>
      </w:r>
      <w:r w:rsidR="00D06172"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="00D06172" w:rsidRPr="00EA136C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6C71B489" w14:textId="77777777" w:rsidR="004F55EF" w:rsidRPr="00EA136C" w:rsidRDefault="004F55EF" w:rsidP="00C52755">
      <w:pPr>
        <w:pStyle w:val="ListParagraph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890466753"/>
          <w:placeholder>
            <w:docPart w:val="0278E93C92D4417E83E42D4CF09E12AF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6127CEC0" w14:textId="77777777" w:rsidR="00D06172" w:rsidRPr="00EA136C" w:rsidRDefault="00D06172" w:rsidP="00C52755">
      <w:pPr>
        <w:pStyle w:val="ListParagraph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4F3373A4" w14:textId="77777777" w:rsidR="00D06172" w:rsidRPr="00EA136C" w:rsidRDefault="00D06172" w:rsidP="00D06172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14:paraId="03E836E5" w14:textId="77777777" w:rsidR="00D06172" w:rsidRPr="00EA136C" w:rsidRDefault="00D06172" w:rsidP="00D06172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  <w:sectPr w:rsidR="00D06172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18" w:space="2"/>
            <w:col w:w="2880"/>
          </w:cols>
          <w:docGrid w:linePitch="360"/>
        </w:sectPr>
      </w:pPr>
    </w:p>
    <w:p w14:paraId="7E8E9A46" w14:textId="77777777" w:rsidR="004F55EF" w:rsidRPr="00EA136C" w:rsidRDefault="004F55EF" w:rsidP="00C52755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14:paraId="3FC15A47" w14:textId="77777777" w:rsidR="004F55EF" w:rsidRPr="00EA136C" w:rsidRDefault="004F55EF" w:rsidP="00C52755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  <w:sectPr w:rsidR="004F55EF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18" w:space="2"/>
            <w:col w:w="2880"/>
          </w:cols>
          <w:docGrid w:linePitch="360"/>
        </w:sectPr>
      </w:pPr>
    </w:p>
    <w:p w14:paraId="77B13087" w14:textId="77777777" w:rsidR="00D06172" w:rsidRPr="00EA136C" w:rsidRDefault="00D06172" w:rsidP="00FE2A07">
      <w:pPr>
        <w:pStyle w:val="ListParagraph"/>
        <w:numPr>
          <w:ilvl w:val="0"/>
          <w:numId w:val="5"/>
        </w:numPr>
        <w:tabs>
          <w:tab w:val="left" w:pos="6480"/>
          <w:tab w:val="left" w:pos="7110"/>
          <w:tab w:val="left" w:pos="7830"/>
          <w:tab w:val="left" w:pos="8640"/>
          <w:tab w:val="left" w:pos="8820"/>
          <w:tab w:val="left" w:pos="8860"/>
          <w:tab w:val="left" w:pos="9540"/>
          <w:tab w:val="left" w:pos="10170"/>
          <w:tab w:val="left" w:pos="10260"/>
        </w:tabs>
        <w:spacing w:before="3"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If construction alternates are involved, are the alternates listed separately with the ite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s required for each alternate?</w:t>
      </w:r>
    </w:p>
    <w:p w14:paraId="639FA9F8" w14:textId="77777777" w:rsidR="00D06172" w:rsidRPr="00EA136C" w:rsidRDefault="00D06172" w:rsidP="00D06172">
      <w:pPr>
        <w:pStyle w:val="ListParagraph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1418900587"/>
          <w:placeholder>
            <w:docPart w:val="EFF7679DD4F94E14BDB34F67DB23B1F5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7F4883E7" w14:textId="77777777" w:rsidR="00D06172" w:rsidRPr="00EA136C" w:rsidRDefault="00D06172" w:rsidP="00D06172">
      <w:pPr>
        <w:pStyle w:val="ListParagraph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BF93BF1" w14:textId="77777777" w:rsidR="00D06172" w:rsidRPr="00EA136C" w:rsidRDefault="00D06172" w:rsidP="00D06172">
      <w:pPr>
        <w:pStyle w:val="ListParagraph"/>
        <w:tabs>
          <w:tab w:val="left" w:pos="6480"/>
          <w:tab w:val="left" w:pos="7110"/>
          <w:tab w:val="left" w:pos="7830"/>
          <w:tab w:val="left" w:pos="8640"/>
          <w:tab w:val="left" w:pos="8820"/>
          <w:tab w:val="left" w:pos="8860"/>
          <w:tab w:val="left" w:pos="9540"/>
          <w:tab w:val="left" w:pos="10170"/>
          <w:tab w:val="left" w:pos="10260"/>
        </w:tabs>
        <w:spacing w:before="3" w:after="0" w:line="240" w:lineRule="auto"/>
        <w:ind w:right="2740"/>
        <w:rPr>
          <w:rFonts w:ascii="Times New Roman" w:eastAsia="Times New Roman" w:hAnsi="Times New Roman" w:cs="Times New Roman"/>
          <w:sz w:val="24"/>
          <w:szCs w:val="24"/>
        </w:rPr>
      </w:pPr>
    </w:p>
    <w:p w14:paraId="437D4C51" w14:textId="77777777" w:rsidR="00D06172" w:rsidRPr="00EA136C" w:rsidRDefault="00D06172" w:rsidP="00D06172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  <w:sectPr w:rsidR="00D06172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18" w:space="2"/>
            <w:col w:w="2880"/>
          </w:cols>
          <w:docGrid w:linePitch="360"/>
        </w:sectPr>
      </w:pPr>
    </w:p>
    <w:p w14:paraId="38E58902" w14:textId="77777777" w:rsidR="00D06172" w:rsidRPr="00EA136C" w:rsidRDefault="00D06172" w:rsidP="00D06172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  <w:sectPr w:rsidR="00D06172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18" w:space="2"/>
            <w:col w:w="2880"/>
          </w:cols>
          <w:docGrid w:linePitch="360"/>
        </w:sectPr>
      </w:pPr>
    </w:p>
    <w:p w14:paraId="58C5D370" w14:textId="77777777" w:rsidR="00CF1EDE" w:rsidRPr="00EA136C" w:rsidRDefault="00D06172" w:rsidP="00BE55E9">
      <w:pPr>
        <w:pStyle w:val="ListParagraph"/>
        <w:numPr>
          <w:ilvl w:val="0"/>
          <w:numId w:val="5"/>
        </w:numPr>
        <w:tabs>
          <w:tab w:val="left" w:pos="6480"/>
          <w:tab w:val="left" w:pos="7110"/>
          <w:tab w:val="left" w:pos="7830"/>
          <w:tab w:val="left" w:pos="8640"/>
          <w:tab w:val="left" w:pos="8820"/>
          <w:tab w:val="left" w:pos="8860"/>
          <w:tab w:val="left" w:pos="9540"/>
          <w:tab w:val="left" w:pos="10170"/>
          <w:tab w:val="left" w:pos="10260"/>
        </w:tabs>
        <w:spacing w:before="3"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Are all necessary notes for ite</w:t>
      </w:r>
      <w:r w:rsidRPr="00EA136C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s requiring special notes such as NOI, 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illing, erosion control, traffic paint, bridge burial, etc. shown on the</w:t>
      </w:r>
      <w:r w:rsidR="00CF1EDE" w:rsidRPr="00EA1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Su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ary of</w:t>
      </w:r>
      <w:r w:rsidRPr="00EA136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Quantities?</w:t>
      </w:r>
    </w:p>
    <w:p w14:paraId="384D54FE" w14:textId="77777777" w:rsidR="00D06172" w:rsidRPr="00EA136C" w:rsidRDefault="00CF1EDE" w:rsidP="000D6609">
      <w:pPr>
        <w:pStyle w:val="ListParagraph"/>
        <w:tabs>
          <w:tab w:val="left" w:pos="6480"/>
          <w:tab w:val="left" w:pos="7110"/>
          <w:tab w:val="left" w:pos="7830"/>
          <w:tab w:val="left" w:pos="8640"/>
          <w:tab w:val="left" w:pos="8820"/>
          <w:tab w:val="left" w:pos="8860"/>
          <w:tab w:val="left" w:pos="9540"/>
          <w:tab w:val="left" w:pos="10170"/>
          <w:tab w:val="left" w:pos="10260"/>
        </w:tabs>
        <w:spacing w:before="3"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287860724"/>
          <w:placeholder>
            <w:docPart w:val="38EA41C5E6C348339AFB9B2FFC021887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09C25DEE" w14:textId="77777777" w:rsidR="00CF1EDE" w:rsidRPr="00EA136C" w:rsidRDefault="00CF1EDE" w:rsidP="00CF1EDE">
      <w:pPr>
        <w:pStyle w:val="ListParagraph"/>
        <w:tabs>
          <w:tab w:val="left" w:pos="6480"/>
          <w:tab w:val="left" w:pos="7110"/>
          <w:tab w:val="left" w:pos="7830"/>
          <w:tab w:val="left" w:pos="8640"/>
          <w:tab w:val="left" w:pos="8820"/>
          <w:tab w:val="left" w:pos="8860"/>
          <w:tab w:val="left" w:pos="9540"/>
          <w:tab w:val="left" w:pos="10170"/>
          <w:tab w:val="left" w:pos="10260"/>
        </w:tabs>
        <w:spacing w:before="3" w:after="0" w:line="240" w:lineRule="auto"/>
        <w:ind w:left="900" w:right="-2"/>
        <w:rPr>
          <w:rFonts w:ascii="Times New Roman" w:eastAsia="Times New Roman" w:hAnsi="Times New Roman" w:cs="Times New Roman"/>
          <w:sz w:val="24"/>
          <w:szCs w:val="24"/>
        </w:rPr>
      </w:pPr>
    </w:p>
    <w:p w14:paraId="009A3C25" w14:textId="77777777" w:rsidR="00CF1EDE" w:rsidRPr="00EA136C" w:rsidRDefault="00CF1EDE" w:rsidP="00CF1EDE">
      <w:pPr>
        <w:pStyle w:val="ListParagraph"/>
        <w:tabs>
          <w:tab w:val="left" w:pos="6480"/>
          <w:tab w:val="left" w:pos="7110"/>
          <w:tab w:val="left" w:pos="7830"/>
          <w:tab w:val="left" w:pos="8640"/>
          <w:tab w:val="left" w:pos="8820"/>
          <w:tab w:val="left" w:pos="8860"/>
          <w:tab w:val="left" w:pos="9540"/>
          <w:tab w:val="left" w:pos="10170"/>
          <w:tab w:val="left" w:pos="10260"/>
        </w:tabs>
        <w:spacing w:before="3" w:after="0" w:line="240" w:lineRule="auto"/>
        <w:ind w:left="900" w:right="-2"/>
        <w:rPr>
          <w:rFonts w:ascii="Times New Roman" w:eastAsia="Times New Roman" w:hAnsi="Times New Roman" w:cs="Times New Roman"/>
          <w:sz w:val="24"/>
          <w:szCs w:val="24"/>
        </w:rPr>
      </w:pPr>
    </w:p>
    <w:p w14:paraId="38021243" w14:textId="77777777" w:rsidR="000D6609" w:rsidRDefault="000D6609" w:rsidP="00CF1EDE">
      <w:pPr>
        <w:pStyle w:val="ListParagraph"/>
        <w:tabs>
          <w:tab w:val="left" w:pos="6480"/>
          <w:tab w:val="left" w:pos="7110"/>
          <w:tab w:val="left" w:pos="7830"/>
          <w:tab w:val="left" w:pos="8640"/>
          <w:tab w:val="left" w:pos="8820"/>
          <w:tab w:val="left" w:pos="8860"/>
          <w:tab w:val="left" w:pos="9540"/>
          <w:tab w:val="left" w:pos="10170"/>
          <w:tab w:val="left" w:pos="10260"/>
        </w:tabs>
        <w:spacing w:before="3" w:after="0" w:line="240" w:lineRule="auto"/>
        <w:ind w:left="900" w:right="-2"/>
        <w:rPr>
          <w:rFonts w:ascii="Times New Roman" w:eastAsia="Times New Roman" w:hAnsi="Times New Roman" w:cs="Times New Roman"/>
          <w:sz w:val="24"/>
          <w:szCs w:val="24"/>
        </w:rPr>
      </w:pPr>
    </w:p>
    <w:p w14:paraId="42835E5F" w14:textId="77777777" w:rsidR="00CF1EDE" w:rsidRDefault="00CF1EDE" w:rsidP="00CF1EDE">
      <w:pPr>
        <w:pStyle w:val="ListParagraph"/>
        <w:tabs>
          <w:tab w:val="left" w:pos="6480"/>
          <w:tab w:val="left" w:pos="7110"/>
          <w:tab w:val="left" w:pos="7830"/>
          <w:tab w:val="left" w:pos="8640"/>
          <w:tab w:val="left" w:pos="8820"/>
          <w:tab w:val="left" w:pos="8860"/>
          <w:tab w:val="left" w:pos="9540"/>
          <w:tab w:val="left" w:pos="10170"/>
          <w:tab w:val="left" w:pos="10260"/>
        </w:tabs>
        <w:spacing w:before="3" w:after="0" w:line="240" w:lineRule="auto"/>
        <w:ind w:left="900" w:right="-2"/>
        <w:rPr>
          <w:rFonts w:ascii="Times New Roman" w:eastAsia="Times New Roman" w:hAnsi="Times New Roman" w:cs="Times New Roman"/>
          <w:sz w:val="24"/>
          <w:szCs w:val="24"/>
        </w:rPr>
      </w:pPr>
    </w:p>
    <w:p w14:paraId="44C83322" w14:textId="77777777" w:rsidR="00CF1EDE" w:rsidRDefault="00CF1EDE" w:rsidP="00CF1EDE">
      <w:pPr>
        <w:pStyle w:val="ListParagraph"/>
        <w:tabs>
          <w:tab w:val="left" w:pos="6480"/>
          <w:tab w:val="left" w:pos="7110"/>
          <w:tab w:val="left" w:pos="7830"/>
          <w:tab w:val="left" w:pos="8640"/>
          <w:tab w:val="left" w:pos="8820"/>
          <w:tab w:val="left" w:pos="8860"/>
          <w:tab w:val="left" w:pos="9540"/>
          <w:tab w:val="left" w:pos="10170"/>
          <w:tab w:val="left" w:pos="10260"/>
        </w:tabs>
        <w:spacing w:before="3" w:after="0" w:line="240" w:lineRule="auto"/>
        <w:ind w:left="900" w:right="-2"/>
        <w:rPr>
          <w:rFonts w:ascii="Times New Roman" w:eastAsia="Times New Roman" w:hAnsi="Times New Roman" w:cs="Times New Roman"/>
          <w:sz w:val="24"/>
          <w:szCs w:val="24"/>
        </w:rPr>
        <w:sectPr w:rsidR="00CF1EDE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18" w:space="2"/>
            <w:col w:w="2880"/>
          </w:cols>
          <w:docGrid w:linePitch="360"/>
        </w:sectPr>
      </w:pPr>
    </w:p>
    <w:p w14:paraId="4F5E8A46" w14:textId="77777777" w:rsidR="000D6609" w:rsidRDefault="00CF1EDE" w:rsidP="00FE2A07">
      <w:pPr>
        <w:pStyle w:val="ListParagraph"/>
        <w:numPr>
          <w:ilvl w:val="0"/>
          <w:numId w:val="4"/>
        </w:numPr>
        <w:tabs>
          <w:tab w:val="left" w:pos="6480"/>
          <w:tab w:val="left" w:pos="7110"/>
        </w:tabs>
        <w:spacing w:after="0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0D660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COVER PAGE AND PLAN SHEETS</w:t>
      </w:r>
    </w:p>
    <w:p w14:paraId="78EB80FC" w14:textId="77777777" w:rsidR="000D6609" w:rsidRPr="000D6609" w:rsidRDefault="000D6609" w:rsidP="000D6609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14:paraId="7DC0306A" w14:textId="77777777" w:rsidR="000D6609" w:rsidRDefault="000D6609" w:rsidP="000D6609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sectPr w:rsidR="000D6609" w:rsidSect="0096179A">
          <w:type w:val="continuous"/>
          <w:pgSz w:w="12240" w:h="15840"/>
          <w:pgMar w:top="720" w:right="720" w:bottom="720" w:left="720" w:header="360" w:footer="720" w:gutter="0"/>
          <w:cols w:space="2"/>
          <w:docGrid w:linePitch="360"/>
        </w:sectPr>
      </w:pPr>
    </w:p>
    <w:p w14:paraId="510E4FDD" w14:textId="77777777" w:rsidR="000D6609" w:rsidRPr="00EA136C" w:rsidRDefault="000D6609" w:rsidP="00FE2A07">
      <w:pPr>
        <w:pStyle w:val="ListParagraph"/>
        <w:numPr>
          <w:ilvl w:val="0"/>
          <w:numId w:val="10"/>
        </w:numPr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Is the cover sheet signed </w:t>
      </w:r>
      <w:r w:rsidR="001C71C6" w:rsidRPr="00EA136C">
        <w:rPr>
          <w:rFonts w:ascii="Times New Roman" w:eastAsia="Times New Roman" w:hAnsi="Times New Roman" w:cs="Times New Roman"/>
          <w:sz w:val="24"/>
          <w:szCs w:val="24"/>
        </w:rPr>
        <w:t xml:space="preserve">sealed 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and dated?</w:t>
      </w:r>
    </w:p>
    <w:p w14:paraId="2D1AA6C8" w14:textId="77777777" w:rsidR="00CF1EDE" w:rsidRPr="00EA136C" w:rsidRDefault="000D6609" w:rsidP="000D6609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674072871"/>
          <w:placeholder>
            <w:docPart w:val="55F2B2EC91C242CF9F5094F4C4140496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727D03CC" w14:textId="77777777" w:rsidR="001C71C6" w:rsidRPr="00EA136C" w:rsidRDefault="001C71C6" w:rsidP="000D6609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41078B57" w14:textId="77777777" w:rsidR="001C71C6" w:rsidRPr="00EA136C" w:rsidRDefault="001C71C6" w:rsidP="000D6609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1C71C6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5979678A" w14:textId="77777777" w:rsidR="001C71C6" w:rsidRPr="00EA136C" w:rsidRDefault="001C71C6" w:rsidP="00FE2A07">
      <w:pPr>
        <w:pStyle w:val="ListParagraph"/>
        <w:numPr>
          <w:ilvl w:val="0"/>
          <w:numId w:val="10"/>
        </w:numPr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Is the project length correct and listed to three deci</w:t>
      </w:r>
      <w:r w:rsidRPr="00EA136C">
        <w:rPr>
          <w:rFonts w:ascii="Times New Roman" w:eastAsia="Times New Roman" w:hAnsi="Times New Roman" w:cs="Times New Roman"/>
          <w:spacing w:val="-4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al places?</w:t>
      </w:r>
    </w:p>
    <w:p w14:paraId="2185F84B" w14:textId="77777777" w:rsidR="001C71C6" w:rsidRPr="00EA136C" w:rsidRDefault="001C71C6" w:rsidP="001C71C6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1199079986"/>
          <w:placeholder>
            <w:docPart w:val="F07B5FBCCDF14C4BBD40970E4F47AB20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2B9322F3" w14:textId="77777777" w:rsidR="001C71C6" w:rsidRPr="00EA136C" w:rsidRDefault="001C71C6" w:rsidP="001C71C6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46B0859D" w14:textId="77777777" w:rsidR="001C71C6" w:rsidRPr="00EA136C" w:rsidRDefault="001C71C6" w:rsidP="001C71C6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1C71C6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7D02C0DB" w14:textId="77777777" w:rsidR="001C71C6" w:rsidRPr="00EA136C" w:rsidRDefault="001C71C6" w:rsidP="00FE2A07">
      <w:pPr>
        <w:pStyle w:val="ListParagraph"/>
        <w:numPr>
          <w:ilvl w:val="0"/>
          <w:numId w:val="10"/>
        </w:numPr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Are the project nu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ber(s), P.I. nu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ber(s), and county or counties listed correctly?</w:t>
      </w:r>
    </w:p>
    <w:p w14:paraId="6DAD962E" w14:textId="77777777" w:rsidR="001C71C6" w:rsidRPr="00EA136C" w:rsidRDefault="001C71C6" w:rsidP="001C71C6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hAnsi="Times New Roman" w:cs="Times New Roman"/>
            <w:sz w:val="24"/>
            <w:szCs w:val="24"/>
          </w:rPr>
          <w:id w:val="1301340793"/>
          <w:placeholder>
            <w:docPart w:val="3F49908880D647C6AB939FD1F12C6C03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37675008" w14:textId="77777777" w:rsidR="001C71C6" w:rsidRPr="00EA136C" w:rsidRDefault="001C71C6" w:rsidP="001C71C6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11761D59" w14:textId="77777777" w:rsidR="001C71C6" w:rsidRPr="00EA136C" w:rsidRDefault="001C71C6" w:rsidP="001C71C6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7B509C05" w14:textId="77777777" w:rsidR="001C71C6" w:rsidRPr="00EA136C" w:rsidRDefault="001C71C6" w:rsidP="001C71C6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1C71C6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5E7E70F6" w14:textId="77777777" w:rsidR="001C71C6" w:rsidRPr="00EA136C" w:rsidRDefault="001C71C6" w:rsidP="00FE2A07">
      <w:pPr>
        <w:pStyle w:val="ListParagraph"/>
        <w:numPr>
          <w:ilvl w:val="0"/>
          <w:numId w:val="10"/>
        </w:numPr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Is the na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e of</w:t>
      </w:r>
      <w:r w:rsidRPr="00EA136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the road listed correctly?</w:t>
      </w:r>
    </w:p>
    <w:p w14:paraId="33C08507" w14:textId="77777777" w:rsidR="001C71C6" w:rsidRPr="00EA136C" w:rsidRDefault="001C71C6" w:rsidP="001C71C6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1035727636"/>
          <w:placeholder>
            <w:docPart w:val="53DE71D3A419409990047037490CACC1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7BBC3A73" w14:textId="77777777" w:rsidR="001C71C6" w:rsidRPr="00EA136C" w:rsidRDefault="001C71C6" w:rsidP="001C71C6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7F1B56F8" w14:textId="77777777" w:rsidR="001C71C6" w:rsidRPr="00EA136C" w:rsidRDefault="001C71C6" w:rsidP="001C71C6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1C71C6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56E45869" w14:textId="77777777" w:rsidR="001C71C6" w:rsidRPr="00EA136C" w:rsidRDefault="001C71C6" w:rsidP="00FE2A07">
      <w:pPr>
        <w:pStyle w:val="ListParagraph"/>
        <w:numPr>
          <w:ilvl w:val="0"/>
          <w:numId w:val="10"/>
        </w:numPr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Are the</w:t>
      </w:r>
      <w:r w:rsidRPr="00EA136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general</w:t>
      </w:r>
      <w:r w:rsidRPr="00EA136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notes</w:t>
      </w:r>
      <w:r w:rsidRPr="00EA136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correctly</w:t>
      </w:r>
      <w:r w:rsidRPr="00EA136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stated?</w:t>
      </w:r>
    </w:p>
    <w:p w14:paraId="112098C7" w14:textId="77777777" w:rsidR="001C71C6" w:rsidRPr="00EA136C" w:rsidRDefault="001C71C6" w:rsidP="001C71C6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748151542"/>
          <w:placeholder>
            <w:docPart w:val="CFC4C2D8B25945DDBF949527B68099FC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2A91BB99" w14:textId="77777777" w:rsidR="001C71C6" w:rsidRPr="00EA136C" w:rsidRDefault="001C71C6" w:rsidP="001C71C6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3D6A3FD" w14:textId="77777777" w:rsidR="001C71C6" w:rsidRPr="00EA136C" w:rsidRDefault="001C71C6" w:rsidP="001C71C6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1C71C6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4C5DFEB8" w14:textId="77777777" w:rsidR="001C71C6" w:rsidRPr="00EA136C" w:rsidRDefault="001C71C6" w:rsidP="00FE2A07">
      <w:pPr>
        <w:pStyle w:val="ListParagraph"/>
        <w:numPr>
          <w:ilvl w:val="0"/>
          <w:numId w:val="10"/>
        </w:numPr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Is the project correctly labeled as Project of Division Interest or Exe</w:t>
      </w:r>
      <w:r w:rsidRPr="00EA136C">
        <w:rPr>
          <w:rFonts w:ascii="Times New Roman" w:eastAsia="Times New Roman" w:hAnsi="Times New Roman" w:cs="Times New Roman"/>
          <w:spacing w:val="-4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pt?</w:t>
      </w:r>
    </w:p>
    <w:p w14:paraId="4D01C291" w14:textId="77777777" w:rsidR="001C71C6" w:rsidRPr="00EA136C" w:rsidRDefault="001C71C6" w:rsidP="001C71C6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930270252"/>
          <w:placeholder>
            <w:docPart w:val="63B9094D297C42848B488EBDD0308CCF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579219D4" w14:textId="77777777" w:rsidR="001C71C6" w:rsidRPr="00EA136C" w:rsidRDefault="001C71C6" w:rsidP="001C71C6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AF5BC19" w14:textId="77777777" w:rsidR="001C71C6" w:rsidRPr="00EA136C" w:rsidRDefault="001C71C6" w:rsidP="001C71C6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1C71C6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603DDC01" w14:textId="77777777" w:rsidR="001C71C6" w:rsidRPr="00EA136C" w:rsidRDefault="00760061" w:rsidP="00FE2A07">
      <w:pPr>
        <w:pStyle w:val="ListParagraph"/>
        <w:numPr>
          <w:ilvl w:val="0"/>
          <w:numId w:val="10"/>
        </w:numPr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Is a location sketch 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ap included on the sheet</w:t>
      </w:r>
      <w:r w:rsidR="001C71C6" w:rsidRPr="00EA136C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402DF2CC" w14:textId="77777777" w:rsidR="001C71C6" w:rsidRPr="00EA136C" w:rsidRDefault="001C71C6" w:rsidP="001C71C6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646090250"/>
          <w:placeholder>
            <w:docPart w:val="762D6AE52C4541FE9DEFC949C9C30EA2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3DC84D2F" w14:textId="77777777" w:rsidR="001C71C6" w:rsidRPr="00EA136C" w:rsidRDefault="001C71C6" w:rsidP="001C71C6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4845CC15" w14:textId="77777777" w:rsidR="001C71C6" w:rsidRPr="00EA136C" w:rsidRDefault="001C71C6" w:rsidP="001C71C6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1C71C6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38B30A76" w14:textId="77777777" w:rsidR="00760061" w:rsidRPr="00EA136C" w:rsidRDefault="00760061" w:rsidP="00FE2A07">
      <w:pPr>
        <w:pStyle w:val="ListParagraph"/>
        <w:numPr>
          <w:ilvl w:val="0"/>
          <w:numId w:val="10"/>
        </w:numPr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Are x-y coordinates for the </w:t>
      </w:r>
      <w:r w:rsidRPr="00EA136C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id-point of the project listed on the cover sheet?</w:t>
      </w:r>
    </w:p>
    <w:p w14:paraId="47A5199F" w14:textId="77777777" w:rsidR="00760061" w:rsidRPr="00EA136C" w:rsidRDefault="00760061" w:rsidP="0076006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412057631"/>
          <w:placeholder>
            <w:docPart w:val="FB9AB7D4563A445DBF6AF2E11F765190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23D4D0EA" w14:textId="77777777" w:rsidR="00760061" w:rsidRPr="00EA136C" w:rsidRDefault="00760061" w:rsidP="0076006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65F66EB" w14:textId="77777777" w:rsidR="00760061" w:rsidRPr="00EA136C" w:rsidRDefault="00760061" w:rsidP="0076006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4FC0AE9" w14:textId="77777777" w:rsidR="00760061" w:rsidRPr="00EA136C" w:rsidRDefault="00760061" w:rsidP="0076006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760061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543B2F56" w14:textId="77777777" w:rsidR="00760061" w:rsidRPr="00EA136C" w:rsidRDefault="00760061" w:rsidP="00FE2A07">
      <w:pPr>
        <w:pStyle w:val="ListParagraph"/>
        <w:numPr>
          <w:ilvl w:val="0"/>
          <w:numId w:val="10"/>
        </w:numPr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Are the plan sheets nu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bered?</w:t>
      </w:r>
    </w:p>
    <w:p w14:paraId="7D93D3E6" w14:textId="77777777" w:rsidR="00760061" w:rsidRPr="00EA136C" w:rsidRDefault="00760061" w:rsidP="0076006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2104917377"/>
          <w:placeholder>
            <w:docPart w:val="CCBCFA9246914387AAB927EDC5591A0F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2B3520B5" w14:textId="77777777" w:rsidR="00760061" w:rsidRPr="00EA136C" w:rsidRDefault="00760061" w:rsidP="0076006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03486DD" w14:textId="77777777" w:rsidR="00760061" w:rsidRPr="00EA136C" w:rsidRDefault="00760061" w:rsidP="0076006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760061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6A268E38" w14:textId="77777777" w:rsidR="00760061" w:rsidRPr="00EA136C" w:rsidRDefault="00760061" w:rsidP="00FE2A07">
      <w:pPr>
        <w:pStyle w:val="ListParagraph"/>
        <w:numPr>
          <w:ilvl w:val="0"/>
          <w:numId w:val="10"/>
        </w:numPr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Is the bridge ID nu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ber shown on the bridge plans?</w:t>
      </w:r>
    </w:p>
    <w:p w14:paraId="642AF48D" w14:textId="77777777" w:rsidR="00760061" w:rsidRPr="00EA136C" w:rsidRDefault="00760061" w:rsidP="0076006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2135371902"/>
          <w:placeholder>
            <w:docPart w:val="8AB3D236C8E34F45B49D136EC92FAC17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5EF4A8E0" w14:textId="77777777" w:rsidR="007F734F" w:rsidRPr="00EA136C" w:rsidRDefault="007F734F" w:rsidP="0076006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AFF898A" w14:textId="77777777" w:rsidR="00760061" w:rsidRPr="00EA136C" w:rsidRDefault="00760061" w:rsidP="0076006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84C701C" w14:textId="77777777" w:rsidR="00760061" w:rsidRDefault="00760061" w:rsidP="0076006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sectPr w:rsidR="00760061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5775E179" w14:textId="77777777" w:rsidR="007F734F" w:rsidRPr="007F734F" w:rsidRDefault="007F734F" w:rsidP="00FE2A07">
      <w:pPr>
        <w:pStyle w:val="ListParagraph"/>
        <w:numPr>
          <w:ilvl w:val="0"/>
          <w:numId w:val="4"/>
        </w:numPr>
        <w:tabs>
          <w:tab w:val="left" w:pos="6480"/>
          <w:tab w:val="left" w:pos="7110"/>
        </w:tabs>
        <w:spacing w:after="0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7F734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TYPICAL SECTIONS</w:t>
      </w:r>
    </w:p>
    <w:p w14:paraId="6057D019" w14:textId="77777777" w:rsidR="007F734F" w:rsidRDefault="007F734F" w:rsidP="007F734F">
      <w:pPr>
        <w:pStyle w:val="ListParagraph"/>
        <w:tabs>
          <w:tab w:val="left" w:pos="6480"/>
          <w:tab w:val="left" w:pos="7110"/>
        </w:tabs>
        <w:spacing w:after="0"/>
        <w:ind w:left="54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14:paraId="23D73390" w14:textId="77777777" w:rsidR="007F734F" w:rsidRDefault="007F734F" w:rsidP="007F734F">
      <w:pPr>
        <w:pStyle w:val="ListParagraph"/>
        <w:tabs>
          <w:tab w:val="left" w:pos="6480"/>
          <w:tab w:val="left" w:pos="7110"/>
        </w:tabs>
        <w:spacing w:after="0"/>
        <w:ind w:left="54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sectPr w:rsidR="007F734F" w:rsidSect="0096179A">
          <w:type w:val="continuous"/>
          <w:pgSz w:w="12240" w:h="15840"/>
          <w:pgMar w:top="720" w:right="720" w:bottom="720" w:left="720" w:header="360" w:footer="720" w:gutter="0"/>
          <w:cols w:space="0"/>
          <w:docGrid w:linePitch="360"/>
        </w:sectPr>
      </w:pPr>
    </w:p>
    <w:p w14:paraId="11E1E50C" w14:textId="77777777" w:rsidR="007F734F" w:rsidRPr="00EA136C" w:rsidRDefault="007F734F" w:rsidP="00FE2A07">
      <w:pPr>
        <w:pStyle w:val="ListParagraph"/>
        <w:numPr>
          <w:ilvl w:val="0"/>
          <w:numId w:val="11"/>
        </w:numPr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Do the base and paving ite</w:t>
      </w:r>
      <w:r w:rsidRPr="00EA136C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s on the Detailed Esti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ate 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atch the typical section?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244415055"/>
          <w:placeholder>
            <w:docPart w:val="12F844392FFB470C99E5FA8840BC888D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221CA6A6" w14:textId="77777777" w:rsidR="007F734F" w:rsidRPr="00EA136C" w:rsidRDefault="007F734F" w:rsidP="007F734F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4031E501" w14:textId="77777777" w:rsidR="007F734F" w:rsidRPr="00EA136C" w:rsidRDefault="007F734F" w:rsidP="007F734F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552B21C4" w14:textId="77777777" w:rsidR="007F734F" w:rsidRPr="00EA136C" w:rsidRDefault="007F734F" w:rsidP="007F734F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7F734F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72BB4433" w14:textId="77777777" w:rsidR="007F734F" w:rsidRPr="00EA136C" w:rsidRDefault="007F734F" w:rsidP="00FE2A07">
      <w:pPr>
        <w:pStyle w:val="ListParagraph"/>
        <w:numPr>
          <w:ilvl w:val="0"/>
          <w:numId w:val="11"/>
        </w:numPr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Do paving alternates, if specified, reflect the type </w:t>
      </w:r>
      <w:r w:rsidRPr="00EA136C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aterials available in</w:t>
      </w:r>
      <w:r w:rsidRPr="00EA136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the</w:t>
      </w:r>
      <w:r w:rsidRPr="00EA136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general</w:t>
      </w:r>
      <w:r w:rsidRPr="00EA136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area</w:t>
      </w:r>
      <w:r w:rsidRPr="00EA136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and</w:t>
      </w:r>
      <w:r w:rsidRPr="00EA136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are</w:t>
      </w:r>
      <w:r w:rsidRPr="00EA136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they</w:t>
      </w:r>
      <w:r w:rsidRPr="00EA136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co</w:t>
      </w:r>
      <w:r w:rsidRPr="00EA136C">
        <w:rPr>
          <w:rFonts w:ascii="Times New Roman" w:eastAsia="Times New Roman" w:hAnsi="Times New Roman" w:cs="Times New Roman"/>
          <w:spacing w:val="-4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petitively structured?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1512869626"/>
          <w:placeholder>
            <w:docPart w:val="113742C0AF6A46EC930EA288AEF519C3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15345D3A" w14:textId="77777777" w:rsidR="007F734F" w:rsidRPr="00EA136C" w:rsidRDefault="007F734F" w:rsidP="007F734F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4E947EC" w14:textId="77777777" w:rsidR="007F734F" w:rsidRPr="00EA136C" w:rsidRDefault="007F734F" w:rsidP="007F734F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5478F802" w14:textId="77777777" w:rsidR="007F734F" w:rsidRPr="00EA136C" w:rsidRDefault="007F734F" w:rsidP="007F734F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7F734F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3FCF454F" w14:textId="77777777" w:rsidR="007D7406" w:rsidRPr="00EA136C" w:rsidRDefault="007F734F" w:rsidP="00FE2A07">
      <w:pPr>
        <w:pStyle w:val="ListParagraph"/>
        <w:numPr>
          <w:ilvl w:val="0"/>
          <w:numId w:val="11"/>
        </w:numPr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Do the paving alternates on the typical section </w:t>
      </w:r>
      <w:r w:rsidRPr="00EA136C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atch the su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ary of</w:t>
      </w:r>
      <w:r w:rsidR="007D7406" w:rsidRPr="00EA1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quantities and detailed esti</w:t>
      </w:r>
      <w:r w:rsidRPr="00EA136C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ate?</w:t>
      </w:r>
      <w:r w:rsidR="007D7406"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336191748"/>
          <w:placeholder>
            <w:docPart w:val="A55B175B855B4712ABBC92681E759847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="007D7406"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0DA2C6B6" w14:textId="77777777" w:rsidR="007D7406" w:rsidRPr="00EA136C" w:rsidRDefault="007D7406" w:rsidP="007D7406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8ADF3E2" w14:textId="77777777" w:rsidR="007D7406" w:rsidRPr="00EA136C" w:rsidRDefault="007D7406" w:rsidP="007D7406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471EEAF" w14:textId="77777777" w:rsidR="007D7406" w:rsidRPr="00EA136C" w:rsidRDefault="007D7406" w:rsidP="007D7406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7D7406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21DE714A" w14:textId="77777777" w:rsidR="007D7406" w:rsidRPr="00EA136C" w:rsidRDefault="007F734F" w:rsidP="00FE2A07">
      <w:pPr>
        <w:pStyle w:val="ListParagraph"/>
        <w:numPr>
          <w:ilvl w:val="0"/>
          <w:numId w:val="11"/>
        </w:numPr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Are the asphalt 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ix types labeled properly for the type paving specifications, i.e., conventional 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xes, SMA, Superpave, PEM, OGFC, etc.?</w:t>
      </w:r>
      <w:r w:rsidR="007D7406"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1853021477"/>
          <w:placeholder>
            <w:docPart w:val="28E337F066BB4E64892860E816882E79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="007D7406"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6DACE2D2" w14:textId="77777777" w:rsidR="007D7406" w:rsidRPr="00EA136C" w:rsidRDefault="007D7406" w:rsidP="007D7406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C86824F" w14:textId="77777777" w:rsidR="007D7406" w:rsidRPr="00EA136C" w:rsidRDefault="007D7406" w:rsidP="007D7406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F41D974" w14:textId="77777777" w:rsidR="007D7406" w:rsidRPr="00EA136C" w:rsidRDefault="007D7406" w:rsidP="007D7406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4C401F4A" w14:textId="77777777" w:rsidR="007D7406" w:rsidRPr="00EA136C" w:rsidRDefault="007D7406" w:rsidP="007D7406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7D7406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52FD464E" w14:textId="77777777" w:rsidR="007D7406" w:rsidRPr="00EA136C" w:rsidRDefault="007D7406" w:rsidP="00FE2A07">
      <w:pPr>
        <w:pStyle w:val="ListParagraph"/>
        <w:numPr>
          <w:ilvl w:val="0"/>
          <w:numId w:val="4"/>
        </w:numPr>
        <w:tabs>
          <w:tab w:val="left" w:pos="6480"/>
          <w:tab w:val="left" w:pos="7110"/>
        </w:tabs>
        <w:spacing w:after="0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EA136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EROSION, SEDIMENTATION, AND POLLUTION CONTROL PLANS</w:t>
      </w:r>
    </w:p>
    <w:p w14:paraId="597EF1CE" w14:textId="77777777" w:rsidR="007D7406" w:rsidRPr="00EA136C" w:rsidRDefault="007D7406" w:rsidP="007F734F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760F5302" w14:textId="77777777" w:rsidR="007D7406" w:rsidRPr="00EA136C" w:rsidRDefault="007D7406" w:rsidP="007F734F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7D7406" w:rsidRPr="00EA136C" w:rsidSect="0096179A">
          <w:type w:val="continuous"/>
          <w:pgSz w:w="12240" w:h="15840"/>
          <w:pgMar w:top="720" w:right="720" w:bottom="720" w:left="720" w:header="360" w:footer="720" w:gutter="0"/>
          <w:cols w:space="0"/>
          <w:docGrid w:linePitch="360"/>
        </w:sectPr>
      </w:pPr>
    </w:p>
    <w:p w14:paraId="44F07880" w14:textId="77777777" w:rsidR="008D7DCB" w:rsidRPr="00EA136C" w:rsidRDefault="007D7406" w:rsidP="00BE55E9">
      <w:pPr>
        <w:pStyle w:val="ListParagraph"/>
        <w:numPr>
          <w:ilvl w:val="0"/>
          <w:numId w:val="13"/>
        </w:numPr>
        <w:tabs>
          <w:tab w:val="left" w:pos="8640"/>
          <w:tab w:val="left" w:pos="9020"/>
          <w:tab w:val="left" w:pos="9480"/>
          <w:tab w:val="left" w:pos="9540"/>
          <w:tab w:val="left" w:pos="9760"/>
          <w:tab w:val="left" w:pos="10170"/>
          <w:tab w:val="left" w:pos="10260"/>
          <w:tab w:val="left" w:pos="10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Project disturbs less than one (1) acre of land:</w:t>
      </w:r>
    </w:p>
    <w:p w14:paraId="584B9B3E" w14:textId="77777777" w:rsidR="008D7DCB" w:rsidRPr="00EA136C" w:rsidRDefault="008D7DCB" w:rsidP="008D7DCB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1629999779"/>
          <w:placeholder>
            <w:docPart w:val="12714602B2264FB0A469D4361140C7C6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678F8412" w14:textId="77777777" w:rsidR="008D7DCB" w:rsidRPr="00EA136C" w:rsidRDefault="008D7DCB" w:rsidP="008D7DCB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7CA8B9F" w14:textId="77777777" w:rsidR="008D7DCB" w:rsidRPr="00EA136C" w:rsidRDefault="008D7DCB" w:rsidP="008D7DCB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8D7DCB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005B0784" w14:textId="77777777" w:rsidR="008D7DCB" w:rsidRPr="00EA136C" w:rsidRDefault="007D7406" w:rsidP="00FE2A07">
      <w:pPr>
        <w:pStyle w:val="ListParagraph"/>
        <w:numPr>
          <w:ilvl w:val="0"/>
          <w:numId w:val="14"/>
        </w:numPr>
        <w:tabs>
          <w:tab w:val="left" w:pos="8640"/>
          <w:tab w:val="left" w:pos="9540"/>
          <w:tab w:val="left" w:pos="10170"/>
          <w:tab w:val="left" w:pos="10260"/>
        </w:tabs>
        <w:spacing w:before="3" w:after="0" w:line="240" w:lineRule="auto"/>
        <w:ind w:left="126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Best Manage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ent Practices (BMP) Location Details for the final project conditions are shown</w:t>
      </w:r>
    </w:p>
    <w:p w14:paraId="3F3C01A2" w14:textId="77777777" w:rsidR="008D7DCB" w:rsidRPr="00EA136C" w:rsidRDefault="008D7DCB" w:rsidP="008D7DCB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1216549318"/>
          <w:placeholder>
            <w:docPart w:val="78F548B9FE1D4A9CA8FCC26450EFDE99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7C1783E8" w14:textId="77777777" w:rsidR="008D7DCB" w:rsidRPr="00EA136C" w:rsidRDefault="008D7DCB" w:rsidP="008D7DCB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2D2C64A0" w14:textId="77777777" w:rsidR="008D7DCB" w:rsidRPr="00EA136C" w:rsidRDefault="008D7DCB" w:rsidP="008D7DCB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B1D2605" w14:textId="77777777" w:rsidR="008D7DCB" w:rsidRPr="00EA136C" w:rsidRDefault="008D7DCB" w:rsidP="008D7DCB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8D7DCB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484843C4" w14:textId="77777777" w:rsidR="008D7DCB" w:rsidRPr="00EA136C" w:rsidRDefault="007D7406" w:rsidP="00FE2A07">
      <w:pPr>
        <w:pStyle w:val="ListParagraph"/>
        <w:numPr>
          <w:ilvl w:val="0"/>
          <w:numId w:val="14"/>
        </w:numPr>
        <w:tabs>
          <w:tab w:val="left" w:pos="8640"/>
          <w:tab w:val="left" w:pos="9480"/>
          <w:tab w:val="left" w:pos="9540"/>
          <w:tab w:val="left" w:pos="10170"/>
          <w:tab w:val="left" w:pos="10260"/>
          <w:tab w:val="left" w:pos="10440"/>
        </w:tabs>
        <w:spacing w:before="6" w:after="0" w:line="280" w:lineRule="exact"/>
        <w:ind w:left="1260"/>
        <w:rPr>
          <w:rFonts w:ascii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Erosion control pay ite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s, not Lu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p Su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, are provided.</w:t>
      </w:r>
    </w:p>
    <w:p w14:paraId="175C87A7" w14:textId="77777777" w:rsidR="008D7DCB" w:rsidRPr="00EA136C" w:rsidRDefault="008D7DCB" w:rsidP="008D7DCB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1381161598"/>
          <w:placeholder>
            <w:docPart w:val="1347A671AAE648AABFF823F8292DCA1E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53CCD627" w14:textId="77777777" w:rsidR="008D7DCB" w:rsidRPr="00EA136C" w:rsidRDefault="008D7DCB" w:rsidP="008D7DCB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744070C1" w14:textId="77777777" w:rsidR="008D7DCB" w:rsidRPr="00EA136C" w:rsidRDefault="008D7DCB" w:rsidP="008D7DCB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8D7DCB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67328D1A" w14:textId="77777777" w:rsidR="008D7DCB" w:rsidRPr="00EA136C" w:rsidRDefault="007D7406" w:rsidP="00FE2A07">
      <w:pPr>
        <w:pStyle w:val="ListParagraph"/>
        <w:numPr>
          <w:ilvl w:val="0"/>
          <w:numId w:val="14"/>
        </w:numPr>
        <w:tabs>
          <w:tab w:val="left" w:pos="8640"/>
          <w:tab w:val="left" w:pos="9540"/>
          <w:tab w:val="left" w:pos="10170"/>
          <w:tab w:val="left" w:pos="10260"/>
          <w:tab w:val="left" w:pos="10440"/>
        </w:tabs>
        <w:spacing w:after="0" w:line="240" w:lineRule="auto"/>
        <w:ind w:left="126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BMP Location Details </w:t>
      </w:r>
      <w:r w:rsidRPr="00EA136C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or </w:t>
      </w:r>
      <w:r w:rsidRPr="00EA136C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each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 stage of construction are included.</w:t>
      </w:r>
    </w:p>
    <w:p w14:paraId="195C1B5A" w14:textId="77777777" w:rsidR="008D7DCB" w:rsidRPr="00EA136C" w:rsidRDefault="008D7DCB" w:rsidP="008D7DCB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443608053"/>
          <w:placeholder>
            <w:docPart w:val="A3C7AFA7427D44499D72DA3032F2A090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7D921DAA" w14:textId="77777777" w:rsidR="008D7DCB" w:rsidRDefault="008D7DCB" w:rsidP="008D7DCB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988F805" w14:textId="77777777" w:rsidR="00504AC9" w:rsidRPr="00EA136C" w:rsidRDefault="00504AC9" w:rsidP="008D7DCB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469FBBFF" w14:textId="77777777" w:rsidR="008D7DCB" w:rsidRPr="00007AEA" w:rsidRDefault="008D7DCB" w:rsidP="00007AEA">
      <w:pPr>
        <w:tabs>
          <w:tab w:val="left" w:pos="6480"/>
          <w:tab w:val="left" w:pos="7110"/>
        </w:tabs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8D7DCB" w:rsidRPr="00007AEA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78FBF9DA" w14:textId="77777777" w:rsidR="00626B62" w:rsidRPr="00EA136C" w:rsidRDefault="007D7406" w:rsidP="00BE55E9">
      <w:pPr>
        <w:pStyle w:val="ListParagraph"/>
        <w:numPr>
          <w:ilvl w:val="0"/>
          <w:numId w:val="13"/>
        </w:numPr>
        <w:tabs>
          <w:tab w:val="left" w:pos="8640"/>
          <w:tab w:val="left" w:pos="9570"/>
          <w:tab w:val="left" w:pos="10170"/>
          <w:tab w:val="left" w:pos="10260"/>
          <w:tab w:val="left" w:pos="10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Project disturbs one (1) or more acres of land</w:t>
      </w:r>
      <w:r w:rsidR="00626B62" w:rsidRPr="00EA136C">
        <w:rPr>
          <w:rFonts w:ascii="Times New Roman" w:eastAsia="Times New Roman" w:hAnsi="Times New Roman" w:cs="Times New Roman"/>
          <w:sz w:val="24"/>
          <w:szCs w:val="24"/>
        </w:rPr>
        <w:t xml:space="preserve"> (if yes, provide the following)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5AD26B0" w14:textId="77777777" w:rsidR="008D7DCB" w:rsidRPr="00EA136C" w:rsidRDefault="008D7DCB" w:rsidP="008D7DCB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871269224"/>
          <w:placeholder>
            <w:docPart w:val="0149084D70E647E8B1A6C811828AF409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0EB22FF1" w14:textId="77777777" w:rsidR="00626B62" w:rsidRPr="00EA136C" w:rsidRDefault="00626B62" w:rsidP="008D7DCB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4E5E9B8" w14:textId="77777777" w:rsidR="008D7DCB" w:rsidRPr="00EA136C" w:rsidRDefault="008D7DCB" w:rsidP="008D7DCB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3442862" w14:textId="77777777" w:rsidR="008D7DCB" w:rsidRPr="00EA136C" w:rsidRDefault="008D7DCB" w:rsidP="008D7DCB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8D7DCB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48CE310F" w14:textId="77777777" w:rsidR="008D7DCB" w:rsidRPr="00EA136C" w:rsidRDefault="007D7406" w:rsidP="00FE2A07">
      <w:pPr>
        <w:pStyle w:val="ListParagraph"/>
        <w:numPr>
          <w:ilvl w:val="0"/>
          <w:numId w:val="17"/>
        </w:numPr>
        <w:tabs>
          <w:tab w:val="left" w:pos="8640"/>
          <w:tab w:val="left" w:pos="9480"/>
          <w:tab w:val="left" w:pos="9540"/>
          <w:tab w:val="left" w:pos="9570"/>
          <w:tab w:val="left" w:pos="10170"/>
          <w:tab w:val="left" w:pos="10260"/>
        </w:tabs>
        <w:spacing w:after="0" w:line="240" w:lineRule="auto"/>
        <w:ind w:left="1260" w:right="2740"/>
        <w:rPr>
          <w:rFonts w:ascii="Times New Roman" w:eastAsia="Times New Roman" w:hAnsi="Times New Roman" w:cs="Times New Roman"/>
          <w:position w:val="-1"/>
          <w:sz w:val="24"/>
          <w:szCs w:val="24"/>
        </w:rPr>
        <w:sectPr w:rsidR="008D7DCB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  <w:r w:rsidRPr="00EA136C">
        <w:rPr>
          <w:rFonts w:ascii="Times New Roman" w:eastAsia="Times New Roman" w:hAnsi="Times New Roman" w:cs="Times New Roman"/>
          <w:position w:val="-1"/>
          <w:sz w:val="24"/>
          <w:szCs w:val="24"/>
        </w:rPr>
        <w:t>Cover Sheet:</w:t>
      </w:r>
      <w:r w:rsidR="008D7DCB" w:rsidRPr="00EA136C">
        <w:rPr>
          <w:rFonts w:ascii="Times New Roman" w:eastAsia="Times New Roman" w:hAnsi="Times New Roman" w:cs="Times New Roman"/>
          <w:position w:val="-1"/>
          <w:sz w:val="24"/>
          <w:szCs w:val="24"/>
        </w:rPr>
        <w:br w:type="column"/>
      </w:r>
    </w:p>
    <w:p w14:paraId="293CF726" w14:textId="77777777" w:rsidR="008D7DCB" w:rsidRPr="00EA136C" w:rsidRDefault="008D7DCB" w:rsidP="008D7DCB">
      <w:pPr>
        <w:pStyle w:val="ListParagraph"/>
        <w:tabs>
          <w:tab w:val="left" w:pos="8640"/>
          <w:tab w:val="left" w:pos="9480"/>
          <w:tab w:val="left" w:pos="9540"/>
          <w:tab w:val="left" w:pos="9570"/>
          <w:tab w:val="left" w:pos="10170"/>
          <w:tab w:val="left" w:pos="10260"/>
        </w:tabs>
        <w:spacing w:after="0" w:line="240" w:lineRule="auto"/>
        <w:ind w:left="1260" w:right="274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 w14:paraId="22E23975" w14:textId="77777777" w:rsidR="008D7DCB" w:rsidRPr="00EA136C" w:rsidRDefault="008D7DCB" w:rsidP="008D7DCB">
      <w:pPr>
        <w:tabs>
          <w:tab w:val="left" w:pos="8640"/>
          <w:tab w:val="left" w:pos="9480"/>
          <w:tab w:val="left" w:pos="9540"/>
          <w:tab w:val="left" w:pos="9570"/>
          <w:tab w:val="left" w:pos="10170"/>
          <w:tab w:val="left" w:pos="10260"/>
        </w:tabs>
        <w:ind w:right="2740"/>
        <w:rPr>
          <w:rFonts w:ascii="Times New Roman" w:eastAsia="Times New Roman" w:hAnsi="Times New Roman" w:cs="Times New Roman"/>
          <w:position w:val="-1"/>
          <w:sz w:val="24"/>
          <w:szCs w:val="24"/>
        </w:rPr>
        <w:sectPr w:rsidR="008D7DCB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5BC31060" w14:textId="77777777" w:rsidR="007D7406" w:rsidRPr="00EA136C" w:rsidRDefault="008D7DCB" w:rsidP="00FE2A07">
      <w:pPr>
        <w:pStyle w:val="ListParagraph"/>
        <w:numPr>
          <w:ilvl w:val="0"/>
          <w:numId w:val="15"/>
        </w:numPr>
        <w:tabs>
          <w:tab w:val="left" w:pos="8640"/>
          <w:tab w:val="left" w:pos="9540"/>
          <w:tab w:val="left" w:pos="9570"/>
          <w:tab w:val="left" w:pos="10170"/>
          <w:tab w:val="left" w:pos="10260"/>
        </w:tabs>
        <w:spacing w:before="3" w:after="0" w:line="240" w:lineRule="auto"/>
        <w:ind w:left="18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Signed, dated, </w:t>
      </w:r>
      <w:r w:rsidR="007D7406" w:rsidRPr="00EA136C">
        <w:rPr>
          <w:rFonts w:ascii="Times New Roman" w:eastAsia="Times New Roman" w:hAnsi="Times New Roman" w:cs="Times New Roman"/>
          <w:sz w:val="24"/>
          <w:szCs w:val="24"/>
        </w:rPr>
        <w:t>sealed and GS</w:t>
      </w:r>
      <w:r w:rsidR="007D7406"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 w:rsidR="007D7406" w:rsidRPr="00EA136C">
        <w:rPr>
          <w:rFonts w:ascii="Times New Roman" w:eastAsia="Times New Roman" w:hAnsi="Times New Roman" w:cs="Times New Roman"/>
          <w:sz w:val="24"/>
          <w:szCs w:val="24"/>
        </w:rPr>
        <w:t>CC # by the Consultant</w:t>
      </w:r>
    </w:p>
    <w:p w14:paraId="655808AA" w14:textId="77777777" w:rsidR="008D7DCB" w:rsidRPr="00EA136C" w:rsidRDefault="007D7406" w:rsidP="007D7406">
      <w:pPr>
        <w:pStyle w:val="ListParagraph"/>
        <w:tabs>
          <w:tab w:val="left" w:pos="8640"/>
          <w:tab w:val="left" w:pos="9480"/>
          <w:tab w:val="left" w:pos="9540"/>
          <w:tab w:val="left" w:pos="9570"/>
          <w:tab w:val="left" w:pos="10170"/>
          <w:tab w:val="left" w:pos="10260"/>
        </w:tabs>
        <w:spacing w:before="3" w:after="0" w:line="240" w:lineRule="auto"/>
        <w:ind w:left="1800" w:right="274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(</w:t>
      </w:r>
      <w:r w:rsidR="00855A7B" w:rsidRPr="00EA136C">
        <w:rPr>
          <w:rFonts w:ascii="Times New Roman" w:eastAsia="Times New Roman" w:hAnsi="Times New Roman" w:cs="Times New Roman"/>
          <w:sz w:val="24"/>
          <w:szCs w:val="24"/>
        </w:rPr>
        <w:t>if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 applicable).</w:t>
      </w:r>
    </w:p>
    <w:p w14:paraId="7D516122" w14:textId="77777777" w:rsidR="008D7DCB" w:rsidRPr="00EA136C" w:rsidRDefault="008D7DCB" w:rsidP="008D7DCB">
      <w:pPr>
        <w:pStyle w:val="ListParagraph"/>
        <w:tabs>
          <w:tab w:val="left" w:pos="6480"/>
          <w:tab w:val="left" w:pos="7110"/>
        </w:tabs>
        <w:spacing w:after="0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  <w:u w:val="single"/>
          </w:rPr>
          <w:id w:val="-366212095"/>
          <w:placeholder>
            <w:docPart w:val="8068C59215614BCDA87B03273357D113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>
          <w:rPr>
            <w:rStyle w:val="PlaceholderText"/>
          </w:rPr>
        </w:sdtEndPr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36084D76" w14:textId="77777777" w:rsidR="008D7DCB" w:rsidRPr="00EA136C" w:rsidRDefault="008D7DCB" w:rsidP="008D7DCB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7790884C" w14:textId="77777777" w:rsidR="008D7DCB" w:rsidRPr="00EA136C" w:rsidRDefault="008D7DCB" w:rsidP="008D7DCB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7EC9C30B" w14:textId="77777777" w:rsidR="008D7DCB" w:rsidRPr="00EA136C" w:rsidRDefault="008D7DCB" w:rsidP="008D7DCB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8D7DCB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1D4C6B85" w14:textId="77777777" w:rsidR="003E2843" w:rsidRPr="00EA136C" w:rsidRDefault="007D7406" w:rsidP="00FE2A07">
      <w:pPr>
        <w:pStyle w:val="ListParagraph"/>
        <w:numPr>
          <w:ilvl w:val="0"/>
          <w:numId w:val="15"/>
        </w:numPr>
        <w:tabs>
          <w:tab w:val="left" w:pos="8640"/>
          <w:tab w:val="left" w:pos="9540"/>
          <w:tab w:val="left" w:pos="9570"/>
          <w:tab w:val="left" w:pos="10170"/>
          <w:tab w:val="left" w:pos="10260"/>
        </w:tabs>
        <w:spacing w:before="3" w:after="0" w:line="240" w:lineRule="auto"/>
        <w:ind w:left="18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Signed, dated, sealed and GS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CC # by the Chief Engineer or District Engineer, if not a Consultant designed set of plans</w:t>
      </w:r>
      <w:r w:rsidR="008D7DCB" w:rsidRPr="00EA136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7C57DCC" w14:textId="77777777" w:rsidR="003E2843" w:rsidRPr="00EA136C" w:rsidRDefault="003E2843" w:rsidP="003E2843">
      <w:pPr>
        <w:pStyle w:val="ListParagraph"/>
        <w:tabs>
          <w:tab w:val="left" w:pos="6480"/>
          <w:tab w:val="left" w:pos="7110"/>
        </w:tabs>
        <w:spacing w:after="0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  <w:u w:val="single"/>
          </w:rPr>
          <w:id w:val="218646425"/>
          <w:placeholder>
            <w:docPart w:val="B4D6556FAE794F1F80FC178307E0E0AB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>
          <w:rPr>
            <w:rStyle w:val="PlaceholderText"/>
          </w:rPr>
        </w:sdtEndPr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0E77C298" w14:textId="77777777" w:rsidR="003E2843" w:rsidRPr="00EA136C" w:rsidRDefault="003E2843" w:rsidP="003E2843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2370FFA3" w14:textId="77777777" w:rsidR="003E2843" w:rsidRPr="00EA136C" w:rsidRDefault="003E2843" w:rsidP="003E2843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410BCF74" w14:textId="77777777" w:rsidR="003E2843" w:rsidRPr="00EA136C" w:rsidRDefault="003E2843" w:rsidP="003E2843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3E2843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7D227AAA" w14:textId="77777777" w:rsidR="007D7406" w:rsidRPr="00EA136C" w:rsidRDefault="007D7406" w:rsidP="00FE2A07">
      <w:pPr>
        <w:pStyle w:val="ListParagraph"/>
        <w:numPr>
          <w:ilvl w:val="0"/>
          <w:numId w:val="15"/>
        </w:numPr>
        <w:tabs>
          <w:tab w:val="left" w:pos="8640"/>
          <w:tab w:val="left" w:pos="9540"/>
          <w:tab w:val="left" w:pos="9570"/>
          <w:tab w:val="left" w:pos="10170"/>
          <w:tab w:val="left" w:pos="10260"/>
        </w:tabs>
        <w:spacing w:before="3" w:after="0" w:line="240" w:lineRule="auto"/>
        <w:ind w:left="18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Contains the required certification state</w:t>
      </w:r>
      <w:r w:rsidRPr="00EA136C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ents.</w:t>
      </w:r>
    </w:p>
    <w:p w14:paraId="2EC8D0AF" w14:textId="77777777" w:rsidR="003E2843" w:rsidRPr="00EA136C" w:rsidRDefault="003E2843" w:rsidP="003E2843">
      <w:pPr>
        <w:pStyle w:val="ListParagraph"/>
        <w:tabs>
          <w:tab w:val="left" w:pos="6480"/>
          <w:tab w:val="left" w:pos="7110"/>
        </w:tabs>
        <w:spacing w:after="0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  <w:u w:val="single"/>
          </w:rPr>
          <w:id w:val="1402717730"/>
          <w:placeholder>
            <w:docPart w:val="AE970CEB3C3F4381BB2FF95B6F10B2DC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>
          <w:rPr>
            <w:rStyle w:val="PlaceholderText"/>
          </w:rPr>
        </w:sdtEndPr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68FA860A" w14:textId="77777777" w:rsidR="003E2843" w:rsidRPr="00EA136C" w:rsidRDefault="003E2843" w:rsidP="003E2843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DF51DDF" w14:textId="77777777" w:rsidR="003E2843" w:rsidRPr="00EA136C" w:rsidRDefault="003E2843" w:rsidP="003E2843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3E2843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6F87F7F5" w14:textId="77777777" w:rsidR="003E2843" w:rsidRPr="00EA136C" w:rsidRDefault="007D7406" w:rsidP="00FE2A07">
      <w:pPr>
        <w:pStyle w:val="ListParagraph"/>
        <w:numPr>
          <w:ilvl w:val="0"/>
          <w:numId w:val="17"/>
        </w:numPr>
        <w:tabs>
          <w:tab w:val="left" w:pos="8640"/>
          <w:tab w:val="left" w:pos="9480"/>
          <w:tab w:val="left" w:pos="9540"/>
          <w:tab w:val="left" w:pos="10170"/>
          <w:tab w:val="left" w:pos="10260"/>
        </w:tabs>
        <w:spacing w:after="0" w:line="240" w:lineRule="auto"/>
        <w:ind w:left="126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Erosion, Sedi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entation, and Pollution Control General Notes Sheet:</w:t>
      </w:r>
    </w:p>
    <w:p w14:paraId="4E406D43" w14:textId="77777777" w:rsidR="003E2843" w:rsidRPr="00EA136C" w:rsidRDefault="003E2843" w:rsidP="003E2843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</w:p>
    <w:p w14:paraId="18AC758A" w14:textId="77777777" w:rsidR="003E2843" w:rsidRPr="00EA136C" w:rsidRDefault="003E2843" w:rsidP="003E2843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2B25EC93" w14:textId="77777777" w:rsidR="003E2843" w:rsidRPr="00EA136C" w:rsidRDefault="003E2843" w:rsidP="003E2843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3E2843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68F19B24" w14:textId="77777777" w:rsidR="003E2843" w:rsidRPr="00EA136C" w:rsidRDefault="003E2843" w:rsidP="00FE2A07">
      <w:pPr>
        <w:pStyle w:val="ListParagraph"/>
        <w:numPr>
          <w:ilvl w:val="0"/>
          <w:numId w:val="16"/>
        </w:numPr>
        <w:tabs>
          <w:tab w:val="left" w:pos="6480"/>
          <w:tab w:val="left" w:pos="7110"/>
        </w:tabs>
        <w:spacing w:after="0"/>
        <w:ind w:left="180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State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ent storage table, and if applicable, justification state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ent why 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ini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um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storage require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ents were not 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et.</w:t>
      </w:r>
    </w:p>
    <w:p w14:paraId="17D9A8D2" w14:textId="77777777" w:rsidR="003E2843" w:rsidRPr="00EA136C" w:rsidRDefault="003E2843" w:rsidP="003E2843">
      <w:pPr>
        <w:pStyle w:val="ListParagraph"/>
        <w:tabs>
          <w:tab w:val="left" w:pos="6480"/>
          <w:tab w:val="left" w:pos="7110"/>
        </w:tabs>
        <w:spacing w:after="0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  <w:u w:val="single"/>
          </w:rPr>
          <w:id w:val="1298338707"/>
          <w:placeholder>
            <w:docPart w:val="DAD41D2DEEC64B9CBC446305EBC5971D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>
          <w:rPr>
            <w:rStyle w:val="PlaceholderText"/>
          </w:rPr>
        </w:sdtEndPr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142E339E" w14:textId="77777777" w:rsidR="003E2843" w:rsidRPr="00EA136C" w:rsidRDefault="003E2843" w:rsidP="003E2843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4B7EF822" w14:textId="77777777" w:rsidR="003E2843" w:rsidRPr="00EA136C" w:rsidRDefault="003E2843" w:rsidP="003E2843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10211FB" w14:textId="77777777" w:rsidR="003E2843" w:rsidRPr="00EA136C" w:rsidRDefault="003E2843" w:rsidP="003E2843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3E2843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2778BE06" w14:textId="77777777" w:rsidR="003E2843" w:rsidRPr="00EA136C" w:rsidRDefault="003E2843" w:rsidP="00FE2A07">
      <w:pPr>
        <w:pStyle w:val="ListParagraph"/>
        <w:numPr>
          <w:ilvl w:val="0"/>
          <w:numId w:val="16"/>
        </w:numPr>
        <w:tabs>
          <w:tab w:val="left" w:pos="6480"/>
          <w:tab w:val="left" w:pos="7110"/>
        </w:tabs>
        <w:spacing w:after="0"/>
        <w:ind w:left="1800"/>
        <w:rPr>
          <w:rFonts w:ascii="Times New Roman" w:hAnsi="Times New Roman" w:cs="Times New Roman"/>
          <w:color w:val="808080"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State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ent about storm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water 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anage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ent and pollution control.</w:t>
      </w:r>
    </w:p>
    <w:p w14:paraId="5E1EBEF9" w14:textId="77777777" w:rsidR="003E2843" w:rsidRPr="00EA136C" w:rsidRDefault="003E2843" w:rsidP="003E2843">
      <w:pPr>
        <w:pStyle w:val="ListParagraph"/>
        <w:tabs>
          <w:tab w:val="left" w:pos="6480"/>
          <w:tab w:val="left" w:pos="7110"/>
        </w:tabs>
        <w:spacing w:after="0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  <w:u w:val="single"/>
          </w:rPr>
          <w:id w:val="-1964490080"/>
          <w:placeholder>
            <w:docPart w:val="CDCFCEBAAA3D48218E79A153720AD622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>
          <w:rPr>
            <w:rStyle w:val="PlaceholderText"/>
          </w:rPr>
        </w:sdtEndPr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5C914BA5" w14:textId="77777777" w:rsidR="003E2843" w:rsidRPr="00EA136C" w:rsidRDefault="003E2843" w:rsidP="003E2843">
      <w:pPr>
        <w:pStyle w:val="ListParagraph"/>
        <w:tabs>
          <w:tab w:val="left" w:pos="6480"/>
          <w:tab w:val="left" w:pos="7110"/>
        </w:tabs>
        <w:spacing w:after="0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</w:p>
    <w:p w14:paraId="4D0FD614" w14:textId="77777777" w:rsidR="003E2843" w:rsidRPr="00EA136C" w:rsidRDefault="003E2843" w:rsidP="003E2843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73948EA3" w14:textId="77777777" w:rsidR="003E2843" w:rsidRPr="00EA136C" w:rsidRDefault="003E2843" w:rsidP="003E2843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3E2843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2530E719" w14:textId="77777777" w:rsidR="003E2843" w:rsidRPr="00EA136C" w:rsidRDefault="007D7406" w:rsidP="00FE2A07">
      <w:pPr>
        <w:pStyle w:val="ListParagraph"/>
        <w:numPr>
          <w:ilvl w:val="0"/>
          <w:numId w:val="16"/>
        </w:numPr>
        <w:tabs>
          <w:tab w:val="left" w:pos="6480"/>
          <w:tab w:val="left" w:pos="7110"/>
        </w:tabs>
        <w:spacing w:after="0"/>
        <w:ind w:left="1800"/>
        <w:rPr>
          <w:rFonts w:ascii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Table su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arizing locations and i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pacts of strea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="003E2843" w:rsidRPr="00EA136C">
        <w:rPr>
          <w:rFonts w:ascii="Times New Roman" w:eastAsia="Times New Roman" w:hAnsi="Times New Roman" w:cs="Times New Roman"/>
          <w:sz w:val="24"/>
          <w:szCs w:val="24"/>
        </w:rPr>
        <w:t>s buffers.</w:t>
      </w:r>
    </w:p>
    <w:p w14:paraId="601E6280" w14:textId="77777777" w:rsidR="003E2843" w:rsidRPr="00EA136C" w:rsidRDefault="003E2843" w:rsidP="003E2843">
      <w:pPr>
        <w:pStyle w:val="ListParagraph"/>
        <w:tabs>
          <w:tab w:val="left" w:pos="6480"/>
          <w:tab w:val="left" w:pos="7110"/>
        </w:tabs>
        <w:spacing w:after="0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  <w:u w:val="single"/>
          </w:rPr>
          <w:id w:val="-1631015375"/>
          <w:placeholder>
            <w:docPart w:val="6BF6FBBCB8FF4FC4BA8469C6B01CF9A2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>
          <w:rPr>
            <w:rStyle w:val="PlaceholderText"/>
          </w:rPr>
        </w:sdtEndPr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08B5C017" w14:textId="77777777" w:rsidR="0074664A" w:rsidRPr="00EA136C" w:rsidRDefault="0074664A" w:rsidP="003E2843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F96E1EF" w14:textId="77777777" w:rsidR="003E2843" w:rsidRPr="00EA136C" w:rsidRDefault="003E2843" w:rsidP="003E2843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3E2843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1A6674C7" w14:textId="77777777" w:rsidR="0074664A" w:rsidRPr="00EA136C" w:rsidRDefault="007D7406" w:rsidP="00FE2A07">
      <w:pPr>
        <w:pStyle w:val="ListParagraph"/>
        <w:numPr>
          <w:ilvl w:val="0"/>
          <w:numId w:val="16"/>
        </w:numPr>
        <w:tabs>
          <w:tab w:val="left" w:pos="8640"/>
          <w:tab w:val="left" w:pos="9540"/>
          <w:tab w:val="left" w:pos="10170"/>
          <w:tab w:val="left" w:pos="10260"/>
        </w:tabs>
        <w:ind w:left="1800"/>
        <w:rPr>
          <w:rFonts w:ascii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ritten narrative d</w:t>
      </w:r>
      <w:r w:rsidR="0074664A" w:rsidRPr="00EA136C">
        <w:rPr>
          <w:rFonts w:ascii="Times New Roman" w:eastAsia="Times New Roman" w:hAnsi="Times New Roman" w:cs="Times New Roman"/>
          <w:sz w:val="24"/>
          <w:szCs w:val="24"/>
        </w:rPr>
        <w:t>escribing construction staging.</w:t>
      </w:r>
    </w:p>
    <w:p w14:paraId="679ABFCC" w14:textId="77777777" w:rsidR="0074664A" w:rsidRPr="00EA136C" w:rsidRDefault="0074664A" w:rsidP="0074664A">
      <w:pPr>
        <w:pStyle w:val="ListParagraph"/>
        <w:tabs>
          <w:tab w:val="left" w:pos="6480"/>
          <w:tab w:val="left" w:pos="7110"/>
        </w:tabs>
        <w:spacing w:after="0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  <w:u w:val="single"/>
          </w:rPr>
          <w:id w:val="1387982617"/>
          <w:placeholder>
            <w:docPart w:val="FB6CB183035F47B7AFA73FF14440F6F5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>
          <w:rPr>
            <w:rStyle w:val="PlaceholderText"/>
          </w:rPr>
        </w:sdtEndPr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36BCD638" w14:textId="77777777" w:rsidR="0074664A" w:rsidRPr="00EA136C" w:rsidRDefault="0074664A" w:rsidP="0074664A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572E569" w14:textId="77777777" w:rsidR="0074664A" w:rsidRPr="00EA136C" w:rsidRDefault="0074664A" w:rsidP="0074664A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74664A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23D79010" w14:textId="77777777" w:rsidR="0074664A" w:rsidRPr="00EA136C" w:rsidRDefault="007D7406" w:rsidP="00FE2A07">
      <w:pPr>
        <w:pStyle w:val="ListParagraph"/>
        <w:numPr>
          <w:ilvl w:val="0"/>
          <w:numId w:val="16"/>
        </w:numPr>
        <w:tabs>
          <w:tab w:val="left" w:pos="8640"/>
          <w:tab w:val="left" w:pos="9540"/>
          <w:tab w:val="left" w:pos="10170"/>
          <w:tab w:val="left" w:pos="10260"/>
        </w:tabs>
        <w:spacing w:after="0" w:line="240" w:lineRule="auto"/>
        <w:ind w:left="1800"/>
        <w:rPr>
          <w:rFonts w:ascii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Co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pleted GS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CC checklist.</w:t>
      </w:r>
    </w:p>
    <w:p w14:paraId="1FBE8204" w14:textId="77777777" w:rsidR="0074664A" w:rsidRPr="00EA136C" w:rsidRDefault="0074664A" w:rsidP="0074664A">
      <w:pPr>
        <w:pStyle w:val="ListParagraph"/>
        <w:tabs>
          <w:tab w:val="left" w:pos="6480"/>
          <w:tab w:val="left" w:pos="7110"/>
        </w:tabs>
        <w:spacing w:after="0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  <w:u w:val="single"/>
          </w:rPr>
          <w:id w:val="-2018376261"/>
          <w:placeholder>
            <w:docPart w:val="3582254A2F6145B88751D2DD80F176F0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>
          <w:rPr>
            <w:rStyle w:val="PlaceholderText"/>
          </w:rPr>
        </w:sdtEndPr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6A8EA2E0" w14:textId="77777777" w:rsidR="0074664A" w:rsidRPr="00EA136C" w:rsidRDefault="0074664A" w:rsidP="0074664A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7D0B59E4" w14:textId="77777777" w:rsidR="0074664A" w:rsidRPr="00EA136C" w:rsidRDefault="0074664A" w:rsidP="0074664A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74664A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37847CF6" w14:textId="77777777" w:rsidR="0074664A" w:rsidRPr="00EA136C" w:rsidRDefault="007D7406" w:rsidP="00FE2A07">
      <w:pPr>
        <w:pStyle w:val="ListParagraph"/>
        <w:numPr>
          <w:ilvl w:val="0"/>
          <w:numId w:val="17"/>
        </w:numPr>
        <w:tabs>
          <w:tab w:val="left" w:pos="8640"/>
          <w:tab w:val="left" w:pos="9540"/>
          <w:tab w:val="left" w:pos="10170"/>
          <w:tab w:val="left" w:pos="10260"/>
        </w:tabs>
        <w:spacing w:after="0" w:line="240" w:lineRule="auto"/>
        <w:ind w:left="1260"/>
        <w:rPr>
          <w:rFonts w:ascii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Erosion Control Legend and Uniform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Code Sheets</w:t>
      </w:r>
    </w:p>
    <w:p w14:paraId="70BAAA07" w14:textId="77777777" w:rsidR="0074664A" w:rsidRPr="00EA136C" w:rsidRDefault="0074664A" w:rsidP="0074664A">
      <w:pPr>
        <w:pStyle w:val="ListParagraph"/>
        <w:tabs>
          <w:tab w:val="left" w:pos="6480"/>
          <w:tab w:val="left" w:pos="7110"/>
        </w:tabs>
        <w:spacing w:after="0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  <w:u w:val="single"/>
          </w:rPr>
          <w:id w:val="1355841656"/>
          <w:placeholder>
            <w:docPart w:val="901B719D28F24558A7C80D88F5D83808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>
          <w:rPr>
            <w:rStyle w:val="PlaceholderText"/>
          </w:rPr>
        </w:sdtEndPr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4419C561" w14:textId="77777777" w:rsidR="0074664A" w:rsidRPr="00EA136C" w:rsidRDefault="0074664A" w:rsidP="0074664A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2BB5F760" w14:textId="77777777" w:rsidR="0074664A" w:rsidRPr="00EA136C" w:rsidRDefault="0074664A" w:rsidP="0074664A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74664A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7EDFEF3E" w14:textId="77777777" w:rsidR="00626B62" w:rsidRPr="00EA136C" w:rsidRDefault="007D7406" w:rsidP="00FE2A07">
      <w:pPr>
        <w:pStyle w:val="ListParagraph"/>
        <w:numPr>
          <w:ilvl w:val="0"/>
          <w:numId w:val="17"/>
        </w:numPr>
        <w:tabs>
          <w:tab w:val="left" w:pos="8640"/>
          <w:tab w:val="left" w:pos="9480"/>
          <w:tab w:val="left" w:pos="9540"/>
          <w:tab w:val="left" w:pos="10170"/>
          <w:tab w:val="left" w:pos="10260"/>
        </w:tabs>
        <w:spacing w:after="0" w:line="240" w:lineRule="auto"/>
        <w:ind w:left="1260"/>
        <w:rPr>
          <w:rFonts w:ascii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position w:val="-1"/>
          <w:sz w:val="24"/>
          <w:szCs w:val="24"/>
        </w:rPr>
        <w:t>Drainage Area Map:</w:t>
      </w:r>
    </w:p>
    <w:p w14:paraId="6FEA27C3" w14:textId="77777777" w:rsidR="00A12491" w:rsidRPr="00EA136C" w:rsidRDefault="00626B62" w:rsidP="00A12491">
      <w:pPr>
        <w:pStyle w:val="ListParagraph"/>
        <w:tabs>
          <w:tab w:val="left" w:pos="6480"/>
          <w:tab w:val="left" w:pos="7110"/>
        </w:tabs>
        <w:spacing w:after="0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position w:val="-1"/>
          <w:sz w:val="24"/>
          <w:szCs w:val="24"/>
        </w:rPr>
        <w:br w:type="column"/>
      </w:r>
    </w:p>
    <w:p w14:paraId="050468FE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53C8336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A12491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4D82652A" w14:textId="77777777" w:rsidR="00A12491" w:rsidRPr="00EA136C" w:rsidRDefault="007D7406" w:rsidP="00FE2A07">
      <w:pPr>
        <w:pStyle w:val="ListParagraph"/>
        <w:numPr>
          <w:ilvl w:val="0"/>
          <w:numId w:val="12"/>
        </w:numPr>
        <w:tabs>
          <w:tab w:val="left" w:pos="8640"/>
          <w:tab w:val="left" w:pos="9480"/>
          <w:tab w:val="left" w:pos="9540"/>
          <w:tab w:val="left" w:pos="10170"/>
          <w:tab w:val="left" w:pos="102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A136C">
        <w:rPr>
          <w:rFonts w:ascii="Times New Roman" w:hAnsi="Times New Roman" w:cs="Times New Roman"/>
          <w:sz w:val="24"/>
          <w:szCs w:val="24"/>
        </w:rPr>
        <w:t>Total area and disturbed area for each outfall.</w:t>
      </w:r>
    </w:p>
    <w:p w14:paraId="1E6FDF17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  <w:r w:rsidRPr="00EA136C">
        <w:rPr>
          <w:rFonts w:ascii="Times New Roman" w:hAnsi="Times New Roman" w:cs="Times New Roman"/>
          <w:sz w:val="24"/>
          <w:szCs w:val="24"/>
        </w:rPr>
        <w:br w:type="column"/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  <w:u w:val="single"/>
          </w:rPr>
          <w:id w:val="1672057992"/>
          <w:placeholder>
            <w:docPart w:val="FCBEBBFB55F245D4A6B914820313C6BD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>
          <w:rPr>
            <w:rStyle w:val="PlaceholderText"/>
          </w:rPr>
        </w:sdtEndPr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44CE3F3C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75CBE62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A12491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7C008A6B" w14:textId="77777777" w:rsidR="00A12491" w:rsidRPr="00EA136C" w:rsidRDefault="007D7406" w:rsidP="00FE2A07">
      <w:pPr>
        <w:pStyle w:val="ListParagraph"/>
        <w:numPr>
          <w:ilvl w:val="0"/>
          <w:numId w:val="12"/>
        </w:numPr>
        <w:tabs>
          <w:tab w:val="left" w:pos="8640"/>
          <w:tab w:val="left" w:pos="9480"/>
          <w:tab w:val="left" w:pos="9540"/>
          <w:tab w:val="left" w:pos="10170"/>
          <w:tab w:val="left" w:pos="102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The before and after runoff coefficient factors or peak flows for each outfall.</w:t>
      </w:r>
    </w:p>
    <w:p w14:paraId="3BCB1C63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  <w:u w:val="single"/>
          </w:rPr>
          <w:id w:val="353774015"/>
          <w:placeholder>
            <w:docPart w:val="876B2EB4667A49AC8791A760CF875AA0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>
          <w:rPr>
            <w:rStyle w:val="PlaceholderText"/>
          </w:rPr>
        </w:sdtEndPr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7A0CE2FE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</w:p>
    <w:p w14:paraId="5B6D3317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74DED46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A12491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539449D4" w14:textId="77777777" w:rsidR="00A12491" w:rsidRPr="00EA136C" w:rsidRDefault="007D7406" w:rsidP="00FE2A07">
      <w:pPr>
        <w:pStyle w:val="ListParagraph"/>
        <w:numPr>
          <w:ilvl w:val="0"/>
          <w:numId w:val="12"/>
        </w:numPr>
        <w:tabs>
          <w:tab w:val="left" w:pos="8640"/>
          <w:tab w:val="left" w:pos="9480"/>
          <w:tab w:val="left" w:pos="9540"/>
          <w:tab w:val="left" w:pos="10170"/>
          <w:tab w:val="left" w:pos="10260"/>
        </w:tabs>
        <w:spacing w:before="24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Drainage patterns with flow arrows.</w:t>
      </w:r>
    </w:p>
    <w:p w14:paraId="7AE13B14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  <w:u w:val="single"/>
          </w:rPr>
          <w:id w:val="1742370071"/>
          <w:placeholder>
            <w:docPart w:val="605817B31B9748D39E70B163523B4B9F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>
          <w:rPr>
            <w:rStyle w:val="PlaceholderText"/>
          </w:rPr>
        </w:sdtEndPr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2DA47224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8BB9CEE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A12491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708025BC" w14:textId="77777777" w:rsidR="00A12491" w:rsidRPr="00EA136C" w:rsidRDefault="007D7406" w:rsidP="00FE2A07">
      <w:pPr>
        <w:pStyle w:val="ListParagraph"/>
        <w:numPr>
          <w:ilvl w:val="0"/>
          <w:numId w:val="12"/>
        </w:numPr>
        <w:tabs>
          <w:tab w:val="left" w:pos="8640"/>
          <w:tab w:val="left" w:pos="9480"/>
          <w:tab w:val="left" w:pos="9540"/>
          <w:tab w:val="left" w:pos="10170"/>
          <w:tab w:val="left" w:pos="10260"/>
        </w:tabs>
        <w:spacing w:before="24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Cross drain sizes.</w:t>
      </w:r>
      <w:r w:rsidR="00A12491" w:rsidRPr="00EA1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F347DE0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  <w:u w:val="single"/>
          </w:rPr>
          <w:id w:val="2038541415"/>
          <w:placeholder>
            <w:docPart w:val="E7D29B30BC274F56BDB5DEBC7BA67D09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>
          <w:rPr>
            <w:rStyle w:val="PlaceholderText"/>
          </w:rPr>
        </w:sdtEndPr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1BCDFFD3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48DC0876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A12491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3C3D634B" w14:textId="77777777" w:rsidR="00A12491" w:rsidRPr="00EA136C" w:rsidRDefault="007D7406" w:rsidP="00FE2A07">
      <w:pPr>
        <w:pStyle w:val="ListParagraph"/>
        <w:numPr>
          <w:ilvl w:val="0"/>
          <w:numId w:val="12"/>
        </w:numPr>
        <w:tabs>
          <w:tab w:val="left" w:pos="8640"/>
          <w:tab w:val="left" w:pos="9480"/>
          <w:tab w:val="left" w:pos="9540"/>
          <w:tab w:val="left" w:pos="10170"/>
          <w:tab w:val="left" w:pos="10260"/>
        </w:tabs>
        <w:spacing w:before="24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etlands delineated with areas (acres). </w:t>
      </w:r>
    </w:p>
    <w:p w14:paraId="1A171894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  <w:u w:val="single"/>
          </w:rPr>
          <w:id w:val="148183801"/>
          <w:placeholder>
            <w:docPart w:val="F59EADA34E094DEEA61D8F0B95C2262E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>
          <w:rPr>
            <w:rStyle w:val="PlaceholderText"/>
          </w:rPr>
        </w:sdtEndPr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0316A190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640C2D8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A12491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4D7F8E6B" w14:textId="77777777" w:rsidR="00A12491" w:rsidRPr="00EA136C" w:rsidRDefault="007D7406" w:rsidP="00FE2A07">
      <w:pPr>
        <w:pStyle w:val="ListParagraph"/>
        <w:numPr>
          <w:ilvl w:val="0"/>
          <w:numId w:val="12"/>
        </w:numPr>
        <w:tabs>
          <w:tab w:val="left" w:pos="8640"/>
          <w:tab w:val="left" w:pos="9480"/>
          <w:tab w:val="left" w:pos="9540"/>
          <w:tab w:val="left" w:pos="10170"/>
          <w:tab w:val="left" w:pos="10260"/>
        </w:tabs>
        <w:spacing w:before="24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Receiving waters.</w:t>
      </w:r>
      <w:r w:rsidR="00A12491" w:rsidRPr="00EA1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1878753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  <w:u w:val="single"/>
          </w:rPr>
          <w:id w:val="1634983759"/>
          <w:placeholder>
            <w:docPart w:val="EFF200183FAA455BB8C56239DEDC47D5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>
          <w:rPr>
            <w:rStyle w:val="PlaceholderText"/>
          </w:rPr>
        </w:sdtEndPr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375F3692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5ABD5A73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A12491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2D43DEB2" w14:textId="77777777" w:rsidR="00A12491" w:rsidRPr="00EA136C" w:rsidRDefault="007D7406" w:rsidP="00FE2A07">
      <w:pPr>
        <w:pStyle w:val="ListParagraph"/>
        <w:numPr>
          <w:ilvl w:val="0"/>
          <w:numId w:val="12"/>
        </w:numPr>
        <w:tabs>
          <w:tab w:val="left" w:pos="8640"/>
          <w:tab w:val="left" w:pos="9480"/>
          <w:tab w:val="left" w:pos="9540"/>
          <w:tab w:val="left" w:pos="10170"/>
          <w:tab w:val="left" w:pos="10260"/>
        </w:tabs>
        <w:spacing w:before="24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Downstream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lakes and ponds.</w:t>
      </w:r>
      <w:r w:rsidR="00A12491" w:rsidRPr="00EA1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FC3223D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  <w:u w:val="single"/>
          </w:rPr>
          <w:id w:val="631369203"/>
          <w:placeholder>
            <w:docPart w:val="94C14132E184450EB42E1184C27F72AE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>
          <w:rPr>
            <w:rStyle w:val="PlaceholderText"/>
          </w:rPr>
        </w:sdtEndPr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1C055441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37E1024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A12491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663DF657" w14:textId="77777777" w:rsidR="00A12491" w:rsidRPr="00EA136C" w:rsidRDefault="007D7406" w:rsidP="00FE2A07">
      <w:pPr>
        <w:pStyle w:val="ListParagraph"/>
        <w:numPr>
          <w:ilvl w:val="0"/>
          <w:numId w:val="17"/>
        </w:numPr>
        <w:tabs>
          <w:tab w:val="left" w:pos="8640"/>
          <w:tab w:val="left" w:pos="9480"/>
          <w:tab w:val="left" w:pos="9540"/>
          <w:tab w:val="left" w:pos="10170"/>
          <w:tab w:val="left" w:pos="10260"/>
        </w:tabs>
        <w:spacing w:after="0" w:line="240" w:lineRule="auto"/>
        <w:ind w:left="126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position w:val="-1"/>
          <w:sz w:val="24"/>
          <w:szCs w:val="24"/>
        </w:rPr>
        <w:t>Best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 Manage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ent Practices (BMP) location details:</w:t>
      </w:r>
      <w:r w:rsidR="00A12491" w:rsidRPr="00EA1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2204976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</w:p>
    <w:p w14:paraId="5BAF163F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6F55BC1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A12491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6DCDF864" w14:textId="77777777" w:rsidR="00EA136C" w:rsidRPr="00EA136C" w:rsidRDefault="007D7406" w:rsidP="00007AEA">
      <w:pPr>
        <w:pStyle w:val="ListParagraph"/>
        <w:numPr>
          <w:ilvl w:val="1"/>
          <w:numId w:val="5"/>
        </w:numPr>
        <w:tabs>
          <w:tab w:val="left" w:pos="8640"/>
          <w:tab w:val="left" w:pos="9480"/>
          <w:tab w:val="left" w:pos="9540"/>
          <w:tab w:val="left" w:pos="10170"/>
          <w:tab w:val="left" w:pos="10260"/>
        </w:tabs>
        <w:spacing w:before="240" w:line="240" w:lineRule="auto"/>
        <w:ind w:left="180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Nor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al Erosion &amp; Sedi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entation Control Plan Sheets (staging 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ust be included).</w:t>
      </w:r>
      <w:r w:rsidR="00EA136C" w:rsidRPr="00EA1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1BF0925" w14:textId="77777777" w:rsidR="00EA136C" w:rsidRPr="00EA136C" w:rsidRDefault="00EA136C" w:rsidP="00EA136C">
      <w:pPr>
        <w:pStyle w:val="ListParagraph"/>
        <w:tabs>
          <w:tab w:val="left" w:pos="6480"/>
          <w:tab w:val="left" w:pos="7110"/>
        </w:tabs>
        <w:spacing w:after="0" w:line="240" w:lineRule="auto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  <w:u w:val="single"/>
          </w:rPr>
          <w:id w:val="-1363434945"/>
          <w:placeholder>
            <w:docPart w:val="8436E61CD2C9499DBB3747B3CB02EF14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>
          <w:rPr>
            <w:rStyle w:val="PlaceholderText"/>
          </w:rPr>
        </w:sdtEndPr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68CE8ACF" w14:textId="77777777" w:rsidR="00EA136C" w:rsidRPr="00EA136C" w:rsidRDefault="00EA136C" w:rsidP="00EA136C">
      <w:pPr>
        <w:pStyle w:val="ListParagraph"/>
        <w:tabs>
          <w:tab w:val="left" w:pos="6480"/>
          <w:tab w:val="left" w:pos="7110"/>
        </w:tabs>
        <w:spacing w:after="0" w:line="240" w:lineRule="auto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</w:p>
    <w:p w14:paraId="56B01425" w14:textId="77777777" w:rsidR="00EA136C" w:rsidRPr="00EA136C" w:rsidRDefault="00EA136C" w:rsidP="00EA136C">
      <w:pPr>
        <w:pStyle w:val="ListParagraph"/>
        <w:tabs>
          <w:tab w:val="left" w:pos="6480"/>
          <w:tab w:val="left" w:pos="71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01AD54" w14:textId="77777777" w:rsidR="00EA136C" w:rsidRPr="00EA136C" w:rsidRDefault="00EA136C" w:rsidP="00EA136C">
      <w:pPr>
        <w:pStyle w:val="ListParagraph"/>
        <w:tabs>
          <w:tab w:val="left" w:pos="6480"/>
          <w:tab w:val="left" w:pos="711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EA136C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276339D9" w14:textId="77777777" w:rsidR="00A12491" w:rsidRPr="00EA136C" w:rsidRDefault="007D7406" w:rsidP="00EA136C">
      <w:pPr>
        <w:pStyle w:val="ListParagraph"/>
        <w:numPr>
          <w:ilvl w:val="0"/>
          <w:numId w:val="17"/>
        </w:numPr>
        <w:tabs>
          <w:tab w:val="left" w:pos="8640"/>
          <w:tab w:val="left" w:pos="9480"/>
          <w:tab w:val="left" w:pos="9540"/>
          <w:tab w:val="left" w:pos="10170"/>
          <w:tab w:val="left" w:pos="10260"/>
        </w:tabs>
        <w:spacing w:after="0" w:line="240" w:lineRule="auto"/>
        <w:ind w:left="126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Erosion Control 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atershed Map and Site Monitoring Location:</w:t>
      </w:r>
      <w:r w:rsidR="00A12491" w:rsidRPr="00EA1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4AEF481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</w:p>
    <w:p w14:paraId="66E6B4F4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BB8E868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A12491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3FB8A99C" w14:textId="77777777" w:rsidR="00A12491" w:rsidRPr="00EA136C" w:rsidRDefault="007D7406" w:rsidP="00EA136C">
      <w:pPr>
        <w:pStyle w:val="ListParagraph"/>
        <w:numPr>
          <w:ilvl w:val="0"/>
          <w:numId w:val="19"/>
        </w:numPr>
        <w:tabs>
          <w:tab w:val="left" w:pos="8640"/>
          <w:tab w:val="left" w:pos="9480"/>
          <w:tab w:val="left" w:pos="9540"/>
          <w:tab w:val="left" w:pos="10170"/>
          <w:tab w:val="left" w:pos="10260"/>
        </w:tabs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Site </w:t>
      </w:r>
      <w:r w:rsidRPr="00EA136C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position w:val="-1"/>
          <w:sz w:val="24"/>
          <w:szCs w:val="24"/>
        </w:rPr>
        <w:t>onitoring locations:</w:t>
      </w:r>
      <w:r w:rsidR="00A12491" w:rsidRPr="00EA1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A4F989F" w14:textId="77777777" w:rsidR="00A12491" w:rsidRPr="00EA136C" w:rsidRDefault="00A12491" w:rsidP="00EA136C">
      <w:pPr>
        <w:pStyle w:val="ListParagraph"/>
        <w:tabs>
          <w:tab w:val="left" w:pos="6480"/>
          <w:tab w:val="left" w:pos="7110"/>
        </w:tabs>
        <w:spacing w:after="0" w:line="240" w:lineRule="auto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</w:p>
    <w:p w14:paraId="4A9EC229" w14:textId="77777777" w:rsidR="00A12491" w:rsidRPr="00EA136C" w:rsidRDefault="00A12491" w:rsidP="00EA136C">
      <w:pPr>
        <w:pStyle w:val="ListParagraph"/>
        <w:tabs>
          <w:tab w:val="left" w:pos="6480"/>
          <w:tab w:val="left" w:pos="71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8B73CA" w14:textId="77777777" w:rsidR="00A12491" w:rsidRPr="00EA136C" w:rsidRDefault="00A12491" w:rsidP="00EA136C">
      <w:pPr>
        <w:pStyle w:val="ListParagraph"/>
        <w:tabs>
          <w:tab w:val="left" w:pos="6480"/>
          <w:tab w:val="left" w:pos="711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A12491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4BE5DE81" w14:textId="77777777" w:rsidR="00A12491" w:rsidRPr="00EA136C" w:rsidRDefault="007D7406" w:rsidP="00FE2A07">
      <w:pPr>
        <w:pStyle w:val="ListParagraph"/>
        <w:numPr>
          <w:ilvl w:val="0"/>
          <w:numId w:val="20"/>
        </w:numPr>
        <w:tabs>
          <w:tab w:val="left" w:pos="8640"/>
          <w:tab w:val="left" w:pos="9480"/>
          <w:tab w:val="left" w:pos="9540"/>
          <w:tab w:val="left" w:pos="10170"/>
          <w:tab w:val="left" w:pos="10260"/>
        </w:tabs>
        <w:spacing w:before="240" w:line="360" w:lineRule="auto"/>
        <w:ind w:left="234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Outfalls to be 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onitored</w:t>
      </w:r>
      <w:r w:rsidR="00A12491" w:rsidRPr="00EA1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C95D7B3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  <w:u w:val="single"/>
          </w:rPr>
          <w:id w:val="-2092699867"/>
          <w:placeholder>
            <w:docPart w:val="C84A5C62D2404FCC925450CBEB295A51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>
          <w:rPr>
            <w:rStyle w:val="PlaceholderText"/>
          </w:rPr>
        </w:sdtEndPr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2B80C9E4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6CDFDD5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A12491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278F8B3A" w14:textId="77777777" w:rsidR="00A12491" w:rsidRPr="00EA136C" w:rsidRDefault="007D7406" w:rsidP="00FE2A07">
      <w:pPr>
        <w:pStyle w:val="ListParagraph"/>
        <w:numPr>
          <w:ilvl w:val="0"/>
          <w:numId w:val="20"/>
        </w:numPr>
        <w:tabs>
          <w:tab w:val="left" w:pos="8640"/>
          <w:tab w:val="left" w:pos="9480"/>
          <w:tab w:val="left" w:pos="9540"/>
          <w:tab w:val="left" w:pos="10170"/>
          <w:tab w:val="left" w:pos="10260"/>
        </w:tabs>
        <w:spacing w:before="240" w:line="360" w:lineRule="auto"/>
        <w:ind w:left="234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Out</w:t>
      </w:r>
      <w:r w:rsidRPr="00EA136C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alls to strea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s</w:t>
      </w:r>
    </w:p>
    <w:p w14:paraId="48DD0869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  <w:u w:val="single"/>
          </w:rPr>
          <w:id w:val="1732030423"/>
          <w:placeholder>
            <w:docPart w:val="E095D325E6B640CFA1AF75971290BC4F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>
          <w:rPr>
            <w:rStyle w:val="PlaceholderText"/>
          </w:rPr>
        </w:sdtEndPr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629883E7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0091401" w14:textId="77777777" w:rsidR="00A12491" w:rsidRPr="00C90363" w:rsidRDefault="00A12491" w:rsidP="00C90363">
      <w:pPr>
        <w:tabs>
          <w:tab w:val="left" w:pos="6480"/>
          <w:tab w:val="left" w:pos="7110"/>
        </w:tabs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A12491" w:rsidRPr="00C90363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47513118" w14:textId="77777777" w:rsidR="00A12491" w:rsidRPr="00EA136C" w:rsidRDefault="007D7406" w:rsidP="00C90363">
      <w:pPr>
        <w:pStyle w:val="ListParagraph"/>
        <w:numPr>
          <w:ilvl w:val="0"/>
          <w:numId w:val="20"/>
        </w:numPr>
        <w:tabs>
          <w:tab w:val="left" w:pos="8640"/>
          <w:tab w:val="left" w:pos="9480"/>
          <w:tab w:val="left" w:pos="9540"/>
          <w:tab w:val="left" w:pos="10170"/>
          <w:tab w:val="left" w:pos="10260"/>
        </w:tabs>
        <w:spacing w:line="360" w:lineRule="auto"/>
        <w:ind w:left="234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Strea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s</w:t>
      </w:r>
    </w:p>
    <w:p w14:paraId="10D5518B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  <w:u w:val="single"/>
          </w:rPr>
          <w:id w:val="1013496195"/>
          <w:placeholder>
            <w:docPart w:val="6D7B7FB7124A4CBC92E181171237A3A6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>
          <w:rPr>
            <w:rStyle w:val="PlaceholderText"/>
          </w:rPr>
        </w:sdtEndPr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62A60395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5E44CEA" w14:textId="77777777" w:rsidR="00A12491" w:rsidRPr="00EA136C" w:rsidRDefault="00A12491" w:rsidP="00A12491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A12491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7267620E" w14:textId="77777777" w:rsidR="00A12491" w:rsidRPr="00EA136C" w:rsidRDefault="007D7406" w:rsidP="00A36169">
      <w:pPr>
        <w:pStyle w:val="ListParagraph"/>
        <w:numPr>
          <w:ilvl w:val="0"/>
          <w:numId w:val="20"/>
        </w:numPr>
        <w:tabs>
          <w:tab w:val="left" w:pos="8640"/>
          <w:tab w:val="left" w:pos="9480"/>
          <w:tab w:val="left" w:pos="9540"/>
          <w:tab w:val="left" w:pos="10170"/>
          <w:tab w:val="left" w:pos="10260"/>
        </w:tabs>
        <w:spacing w:after="0" w:line="240" w:lineRule="auto"/>
        <w:ind w:left="234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Receiving waters - hand draw if </w:t>
      </w:r>
      <w:r w:rsidR="00E967F3" w:rsidRPr="00EA136C">
        <w:rPr>
          <w:rFonts w:ascii="Times New Roman" w:eastAsia="Times New Roman" w:hAnsi="Times New Roman" w:cs="Times New Roman"/>
          <w:sz w:val="24"/>
          <w:szCs w:val="24"/>
        </w:rPr>
        <w:t>necessary,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 xml:space="preserve"> to first blue line strea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</w:p>
    <w:p w14:paraId="0329A402" w14:textId="77777777" w:rsidR="00A12491" w:rsidRPr="00EA136C" w:rsidRDefault="00A12491" w:rsidP="00A36169">
      <w:pPr>
        <w:pStyle w:val="ListParagraph"/>
        <w:tabs>
          <w:tab w:val="left" w:pos="6480"/>
          <w:tab w:val="left" w:pos="7110"/>
        </w:tabs>
        <w:spacing w:after="0" w:line="240" w:lineRule="auto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  <w:u w:val="single"/>
          </w:rPr>
          <w:id w:val="1505623428"/>
          <w:placeholder>
            <w:docPart w:val="F4704DA4858F437E86BBDA9C1337B17A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>
          <w:rPr>
            <w:rStyle w:val="PlaceholderText"/>
          </w:rPr>
        </w:sdtEndPr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6F858A02" w14:textId="77777777" w:rsidR="00A12491" w:rsidRPr="00EA136C" w:rsidRDefault="00A12491" w:rsidP="00A36169">
      <w:pPr>
        <w:pStyle w:val="ListParagraph"/>
        <w:tabs>
          <w:tab w:val="left" w:pos="6480"/>
          <w:tab w:val="left" w:pos="71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0C7227" w14:textId="77777777" w:rsidR="00A12491" w:rsidRPr="00EA136C" w:rsidRDefault="00A12491" w:rsidP="00A36169">
      <w:pPr>
        <w:pStyle w:val="ListParagraph"/>
        <w:tabs>
          <w:tab w:val="left" w:pos="6480"/>
          <w:tab w:val="left" w:pos="711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058423A7" w14:textId="77777777" w:rsidR="00EA136C" w:rsidRPr="00EA136C" w:rsidRDefault="00EA136C" w:rsidP="00A36169">
      <w:pPr>
        <w:pStyle w:val="ListParagraph"/>
        <w:tabs>
          <w:tab w:val="left" w:pos="6480"/>
          <w:tab w:val="left" w:pos="711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EA136C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39587D48" w14:textId="77777777" w:rsidR="00FE2A07" w:rsidRPr="00EA136C" w:rsidRDefault="007D7406" w:rsidP="00A36169">
      <w:pPr>
        <w:pStyle w:val="ListParagraph"/>
        <w:numPr>
          <w:ilvl w:val="0"/>
          <w:numId w:val="17"/>
        </w:numPr>
        <w:tabs>
          <w:tab w:val="left" w:pos="8640"/>
          <w:tab w:val="left" w:pos="9480"/>
          <w:tab w:val="left" w:pos="9540"/>
          <w:tab w:val="left" w:pos="10170"/>
          <w:tab w:val="left" w:pos="10260"/>
        </w:tabs>
        <w:spacing w:after="0" w:line="240" w:lineRule="auto"/>
        <w:ind w:left="126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Construction Standards (for erosion control items only).</w:t>
      </w:r>
      <w:r w:rsidR="00FE2A07" w:rsidRPr="00EA1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2CB152A" w14:textId="77777777" w:rsidR="00FE2A07" w:rsidRPr="00EA136C" w:rsidRDefault="00FE2A07" w:rsidP="00FE2A07">
      <w:pPr>
        <w:pStyle w:val="ListParagraph"/>
        <w:tabs>
          <w:tab w:val="left" w:pos="6480"/>
          <w:tab w:val="left" w:pos="7110"/>
        </w:tabs>
        <w:spacing w:after="0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  <w:u w:val="single"/>
          </w:rPr>
          <w:id w:val="-1353802661"/>
          <w:placeholder>
            <w:docPart w:val="EFE5F1778F4142FA8B85FF02748C1C28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>
          <w:rPr>
            <w:rStyle w:val="PlaceholderText"/>
          </w:rPr>
        </w:sdtEndPr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13F7B637" w14:textId="77777777" w:rsidR="00FE2A07" w:rsidRPr="00EA136C" w:rsidRDefault="00FE2A07" w:rsidP="00FE2A07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21161A2C" w14:textId="77777777" w:rsidR="00FE2A07" w:rsidRPr="00EA136C" w:rsidRDefault="00FE2A07" w:rsidP="00FE2A07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FE2A07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67F6DAAE" w14:textId="77777777" w:rsidR="00FE2A07" w:rsidRPr="00EA136C" w:rsidRDefault="007D7406" w:rsidP="00022FF5">
      <w:pPr>
        <w:pStyle w:val="ListParagraph"/>
        <w:numPr>
          <w:ilvl w:val="0"/>
          <w:numId w:val="17"/>
        </w:numPr>
        <w:tabs>
          <w:tab w:val="left" w:pos="8640"/>
          <w:tab w:val="left" w:pos="9480"/>
          <w:tab w:val="left" w:pos="9540"/>
          <w:tab w:val="left" w:pos="10170"/>
          <w:tab w:val="left" w:pos="10260"/>
        </w:tabs>
        <w:spacing w:after="0" w:line="240" w:lineRule="auto"/>
        <w:ind w:left="126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Construction Details (for erosion control items only).</w:t>
      </w:r>
      <w:r w:rsidR="00FE2A07" w:rsidRPr="00EA1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430371B" w14:textId="77777777" w:rsidR="00FE2A07" w:rsidRPr="00EA136C" w:rsidRDefault="00FE2A07" w:rsidP="00FE2A07">
      <w:pPr>
        <w:pStyle w:val="ListParagraph"/>
        <w:tabs>
          <w:tab w:val="left" w:pos="6480"/>
          <w:tab w:val="left" w:pos="7110"/>
        </w:tabs>
        <w:spacing w:after="0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  <w:u w:val="single"/>
          </w:rPr>
          <w:id w:val="414901303"/>
          <w:placeholder>
            <w:docPart w:val="1A720585841845728955319898E21A86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>
          <w:rPr>
            <w:rStyle w:val="PlaceholderText"/>
          </w:rPr>
        </w:sdtEndPr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48BEBDE1" w14:textId="77777777" w:rsidR="00FE2A07" w:rsidRPr="00EA136C" w:rsidRDefault="00FE2A07" w:rsidP="00FE2A07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58874DFC" w14:textId="77777777" w:rsidR="00FE2A07" w:rsidRPr="00EA136C" w:rsidRDefault="00FE2A07" w:rsidP="00FE2A07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FE2A07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59C78FF1" w14:textId="77777777" w:rsidR="00FE2A07" w:rsidRPr="00EA136C" w:rsidRDefault="007D7406" w:rsidP="00022FF5">
      <w:pPr>
        <w:pStyle w:val="ListParagraph"/>
        <w:numPr>
          <w:ilvl w:val="0"/>
          <w:numId w:val="17"/>
        </w:numPr>
        <w:tabs>
          <w:tab w:val="left" w:pos="8640"/>
          <w:tab w:val="left" w:pos="9480"/>
          <w:tab w:val="left" w:pos="9540"/>
          <w:tab w:val="left" w:pos="10170"/>
          <w:tab w:val="left" w:pos="10260"/>
        </w:tabs>
        <w:spacing w:after="0" w:line="240" w:lineRule="auto"/>
        <w:ind w:left="126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t>Erosion control pay ite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s, not Lu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p Su</w:t>
      </w:r>
      <w:r w:rsidRPr="00EA136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EA136C">
        <w:rPr>
          <w:rFonts w:ascii="Times New Roman" w:eastAsia="Times New Roman" w:hAnsi="Times New Roman" w:cs="Times New Roman"/>
          <w:sz w:val="24"/>
          <w:szCs w:val="24"/>
        </w:rPr>
        <w:t>, are provided.</w:t>
      </w:r>
      <w:r w:rsidR="00FE2A07" w:rsidRPr="00EA13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7E9F0C2" w14:textId="77777777" w:rsidR="00FE2A07" w:rsidRPr="00EA136C" w:rsidRDefault="00FE2A07" w:rsidP="00FE2A07">
      <w:pPr>
        <w:pStyle w:val="ListParagraph"/>
        <w:tabs>
          <w:tab w:val="left" w:pos="6480"/>
          <w:tab w:val="left" w:pos="7110"/>
        </w:tabs>
        <w:spacing w:after="0"/>
        <w:rPr>
          <w:rStyle w:val="PlaceholderText"/>
          <w:rFonts w:ascii="Times New Roman" w:hAnsi="Times New Roman" w:cs="Times New Roman"/>
          <w:sz w:val="24"/>
          <w:szCs w:val="24"/>
          <w:u w:val="single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  <w:u w:val="single"/>
          </w:rPr>
          <w:id w:val="1305433146"/>
          <w:placeholder>
            <w:docPart w:val="CA087A0ACECB451FA04ABE4BE88B5782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>
          <w:rPr>
            <w:rStyle w:val="PlaceholderText"/>
          </w:rPr>
        </w:sdtEndPr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44C62502" w14:textId="77777777" w:rsidR="00FE2A07" w:rsidRDefault="00FE2A07" w:rsidP="00FE2A07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086921A" w14:textId="77777777" w:rsidR="00504AC9" w:rsidRPr="00EA136C" w:rsidRDefault="00504AC9" w:rsidP="00FE2A07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459F90CA" w14:textId="77777777" w:rsidR="00FE2A07" w:rsidRDefault="00FE2A07" w:rsidP="00FE2A07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sectPr w:rsidR="00FE2A07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158268B5" w14:textId="77777777" w:rsidR="00515925" w:rsidRDefault="00515925" w:rsidP="00515925">
      <w:pPr>
        <w:pStyle w:val="ListParagraph"/>
        <w:numPr>
          <w:ilvl w:val="0"/>
          <w:numId w:val="4"/>
        </w:numPr>
        <w:tabs>
          <w:tab w:val="left" w:pos="6480"/>
          <w:tab w:val="left" w:pos="7110"/>
        </w:tabs>
        <w:spacing w:after="0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51592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REVISIONS</w:t>
      </w:r>
    </w:p>
    <w:p w14:paraId="46F7A618" w14:textId="77777777" w:rsidR="00515925" w:rsidRDefault="00515925" w:rsidP="00515925">
      <w:pPr>
        <w:pStyle w:val="ListParagraph"/>
        <w:tabs>
          <w:tab w:val="left" w:pos="6480"/>
          <w:tab w:val="left" w:pos="7110"/>
        </w:tabs>
        <w:spacing w:after="0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br w:type="column"/>
      </w:r>
    </w:p>
    <w:p w14:paraId="25ABC55B" w14:textId="77777777" w:rsidR="00515925" w:rsidRDefault="00515925" w:rsidP="00515925">
      <w:pPr>
        <w:pStyle w:val="ListParagraph"/>
        <w:tabs>
          <w:tab w:val="left" w:pos="6480"/>
          <w:tab w:val="left" w:pos="7110"/>
        </w:tabs>
        <w:spacing w:after="0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14:paraId="49BEF758" w14:textId="77777777" w:rsidR="00515925" w:rsidRPr="00515925" w:rsidRDefault="00515925" w:rsidP="00515925">
      <w:pPr>
        <w:tabs>
          <w:tab w:val="left" w:pos="6480"/>
          <w:tab w:val="left" w:pos="7110"/>
        </w:tabs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sectPr w:rsidR="00515925" w:rsidRPr="00515925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3E23C927" w14:textId="77777777" w:rsidR="00515925" w:rsidRPr="00EA136C" w:rsidRDefault="00515925" w:rsidP="00515925">
      <w:pPr>
        <w:pStyle w:val="ListParagraph"/>
        <w:numPr>
          <w:ilvl w:val="0"/>
          <w:numId w:val="25"/>
        </w:numPr>
        <w:tabs>
          <w:tab w:val="left" w:pos="8640"/>
          <w:tab w:val="left" w:pos="9570"/>
          <w:tab w:val="left" w:pos="10170"/>
          <w:tab w:val="left" w:pos="10260"/>
          <w:tab w:val="left" w:pos="1044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</w:rPr>
      </w:pPr>
      <w:r w:rsidRPr="005003D7">
        <w:rPr>
          <w:rFonts w:ascii="Times New Roman" w:eastAsia="Times New Roman" w:hAnsi="Times New Roman" w:cs="Times New Roman"/>
          <w:sz w:val="24"/>
          <w:szCs w:val="24"/>
        </w:rPr>
        <w:t>Are all ite</w:t>
      </w:r>
      <w:r w:rsidRPr="005003D7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5003D7">
        <w:rPr>
          <w:rFonts w:ascii="Times New Roman" w:eastAsia="Times New Roman" w:hAnsi="Times New Roman" w:cs="Times New Roman"/>
          <w:sz w:val="24"/>
          <w:szCs w:val="24"/>
        </w:rPr>
        <w:t>s that were revised, listed on the revision su</w:t>
      </w:r>
      <w:r w:rsidRPr="005003D7">
        <w:rPr>
          <w:rFonts w:ascii="Times New Roman" w:eastAsia="Times New Roman" w:hAnsi="Times New Roman" w:cs="Times New Roman"/>
          <w:spacing w:val="-4"/>
          <w:sz w:val="24"/>
          <w:szCs w:val="24"/>
        </w:rPr>
        <w:t>m</w:t>
      </w:r>
      <w:r w:rsidRPr="005003D7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5003D7">
        <w:rPr>
          <w:rFonts w:ascii="Times New Roman" w:eastAsia="Times New Roman" w:hAnsi="Times New Roman" w:cs="Times New Roman"/>
          <w:sz w:val="24"/>
          <w:szCs w:val="24"/>
        </w:rPr>
        <w:t>ary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03D7">
        <w:rPr>
          <w:rFonts w:ascii="Times New Roman" w:eastAsia="Times New Roman" w:hAnsi="Times New Roman" w:cs="Times New Roman"/>
          <w:spacing w:val="1"/>
          <w:sz w:val="24"/>
          <w:szCs w:val="24"/>
        </w:rPr>
        <w:t>sheet?</w:t>
      </w:r>
      <w:r w:rsidRPr="005159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DE8C35E" w14:textId="77777777" w:rsidR="00515925" w:rsidRPr="00EA136C" w:rsidRDefault="00515925" w:rsidP="00515925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1534421047"/>
          <w:placeholder>
            <w:docPart w:val="39821D199175473186DF3970C42361CE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659BE40F" w14:textId="77777777" w:rsidR="00515925" w:rsidRPr="00EA136C" w:rsidRDefault="00515925" w:rsidP="00515925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2888F77B" w14:textId="77777777" w:rsidR="00515925" w:rsidRPr="00EA136C" w:rsidRDefault="00515925" w:rsidP="00515925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515925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298AEFF8" w14:textId="77777777" w:rsidR="00515925" w:rsidRPr="00EA136C" w:rsidRDefault="00515925" w:rsidP="00515925">
      <w:pPr>
        <w:pStyle w:val="ListParagraph"/>
        <w:numPr>
          <w:ilvl w:val="0"/>
          <w:numId w:val="25"/>
        </w:numPr>
        <w:tabs>
          <w:tab w:val="left" w:pos="8640"/>
          <w:tab w:val="left" w:pos="9570"/>
          <w:tab w:val="left" w:pos="10170"/>
          <w:tab w:val="left" w:pos="10260"/>
          <w:tab w:val="left" w:pos="1044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</w:rPr>
      </w:pPr>
      <w:r w:rsidRPr="005003D7">
        <w:rPr>
          <w:rFonts w:ascii="Times New Roman" w:eastAsia="Times New Roman" w:hAnsi="Times New Roman" w:cs="Times New Roman"/>
          <w:sz w:val="24"/>
          <w:szCs w:val="24"/>
        </w:rPr>
        <w:t>Are all revisions listed on the revision su</w:t>
      </w:r>
      <w:r w:rsidRPr="005003D7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5003D7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5003D7">
        <w:rPr>
          <w:rFonts w:ascii="Times New Roman" w:eastAsia="Times New Roman" w:hAnsi="Times New Roman" w:cs="Times New Roman"/>
          <w:sz w:val="24"/>
          <w:szCs w:val="24"/>
        </w:rPr>
        <w:t>ary sheet shown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03D7">
        <w:rPr>
          <w:rFonts w:ascii="Times New Roman" w:eastAsia="Times New Roman" w:hAnsi="Times New Roman" w:cs="Times New Roman"/>
          <w:sz w:val="24"/>
          <w:szCs w:val="24"/>
        </w:rPr>
        <w:t>on the cover sheet (revision dates)?</w:t>
      </w:r>
      <w:r w:rsidRPr="005159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224BF1B" w14:textId="77777777" w:rsidR="00515925" w:rsidRPr="00EA136C" w:rsidRDefault="00515925" w:rsidP="00515925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375383257"/>
          <w:placeholder>
            <w:docPart w:val="77D4A42CEAFE43A18B89F942863BCB51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66C4499F" w14:textId="77777777" w:rsidR="00515925" w:rsidRPr="00EA136C" w:rsidRDefault="00515925" w:rsidP="00515925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349384C" w14:textId="77777777" w:rsidR="00515925" w:rsidRPr="00EA136C" w:rsidRDefault="00515925" w:rsidP="00515925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7B0185C9" w14:textId="77777777" w:rsidR="00515925" w:rsidRPr="00EA136C" w:rsidRDefault="00515925" w:rsidP="00515925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515925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0476697B" w14:textId="77777777" w:rsidR="00515925" w:rsidRPr="00EA136C" w:rsidRDefault="00515925" w:rsidP="00515925">
      <w:pPr>
        <w:pStyle w:val="ListParagraph"/>
        <w:numPr>
          <w:ilvl w:val="0"/>
          <w:numId w:val="25"/>
        </w:numPr>
        <w:tabs>
          <w:tab w:val="left" w:pos="8640"/>
          <w:tab w:val="left" w:pos="9570"/>
          <w:tab w:val="left" w:pos="10170"/>
          <w:tab w:val="left" w:pos="10260"/>
          <w:tab w:val="left" w:pos="1044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</w:rPr>
      </w:pPr>
      <w:r w:rsidRPr="005003D7">
        <w:rPr>
          <w:rFonts w:ascii="Times New Roman" w:eastAsia="Times New Roman" w:hAnsi="Times New Roman" w:cs="Times New Roman"/>
          <w:sz w:val="24"/>
          <w:szCs w:val="24"/>
        </w:rPr>
        <w:t xml:space="preserve">Did the revision affect any other plan sheets that </w:t>
      </w:r>
      <w:r w:rsidRPr="005003D7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5003D7">
        <w:rPr>
          <w:rFonts w:ascii="Times New Roman" w:eastAsia="Times New Roman" w:hAnsi="Times New Roman" w:cs="Times New Roman"/>
          <w:sz w:val="24"/>
          <w:szCs w:val="24"/>
        </w:rPr>
        <w:t>ay be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03D7">
        <w:rPr>
          <w:rFonts w:ascii="Times New Roman" w:eastAsia="Times New Roman" w:hAnsi="Times New Roman" w:cs="Times New Roman"/>
          <w:sz w:val="24"/>
          <w:szCs w:val="24"/>
        </w:rPr>
        <w:t>referenced to the revised sheet and have they been corrected?</w:t>
      </w:r>
      <w:r w:rsidRPr="005159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DB95818" w14:textId="77777777" w:rsidR="00515925" w:rsidRPr="00EA136C" w:rsidRDefault="00515925" w:rsidP="00515925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521785269"/>
          <w:placeholder>
            <w:docPart w:val="5B3BECC9009B4E7EB2A4C440A46B2C00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5A756456" w14:textId="77777777" w:rsidR="00515925" w:rsidRPr="00EA136C" w:rsidRDefault="00515925" w:rsidP="00515925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4972C5A" w14:textId="77777777" w:rsidR="00515925" w:rsidRPr="00EA136C" w:rsidRDefault="00515925" w:rsidP="00515925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68D753B" w14:textId="77777777" w:rsidR="00515925" w:rsidRPr="00EA136C" w:rsidRDefault="00515925" w:rsidP="00515925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515925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4BD70790" w14:textId="77777777" w:rsidR="00515925" w:rsidRPr="00EA136C" w:rsidRDefault="00515925" w:rsidP="00515925">
      <w:pPr>
        <w:pStyle w:val="ListParagraph"/>
        <w:numPr>
          <w:ilvl w:val="0"/>
          <w:numId w:val="25"/>
        </w:numPr>
        <w:tabs>
          <w:tab w:val="left" w:pos="8640"/>
          <w:tab w:val="left" w:pos="9570"/>
          <w:tab w:val="left" w:pos="10170"/>
          <w:tab w:val="left" w:pos="10260"/>
          <w:tab w:val="left" w:pos="1044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</w:rPr>
      </w:pPr>
      <w:r w:rsidRPr="005003D7">
        <w:rPr>
          <w:rFonts w:ascii="Times New Roman" w:eastAsia="Times New Roman" w:hAnsi="Times New Roman" w:cs="Times New Roman"/>
          <w:spacing w:val="-2"/>
          <w:sz w:val="24"/>
          <w:szCs w:val="24"/>
        </w:rPr>
        <w:t>W</w:t>
      </w:r>
      <w:r w:rsidRPr="005003D7">
        <w:rPr>
          <w:rFonts w:ascii="Times New Roman" w:eastAsia="Times New Roman" w:hAnsi="Times New Roman" w:cs="Times New Roman"/>
          <w:sz w:val="24"/>
          <w:szCs w:val="24"/>
        </w:rPr>
        <w:t>ill the plan revision a</w:t>
      </w:r>
      <w:r w:rsidRPr="005003D7">
        <w:rPr>
          <w:rFonts w:ascii="Times New Roman" w:eastAsia="Times New Roman" w:hAnsi="Times New Roman" w:cs="Times New Roman"/>
          <w:spacing w:val="-1"/>
          <w:sz w:val="24"/>
          <w:szCs w:val="24"/>
        </w:rPr>
        <w:t>ff</w:t>
      </w:r>
      <w:r w:rsidRPr="005003D7">
        <w:rPr>
          <w:rFonts w:ascii="Times New Roman" w:eastAsia="Times New Roman" w:hAnsi="Times New Roman" w:cs="Times New Roman"/>
          <w:sz w:val="24"/>
          <w:szCs w:val="24"/>
        </w:rPr>
        <w:t>ect any of</w:t>
      </w:r>
      <w:r w:rsidRPr="005003D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003D7">
        <w:rPr>
          <w:rFonts w:ascii="Times New Roman" w:eastAsia="Times New Roman" w:hAnsi="Times New Roman" w:cs="Times New Roman"/>
          <w:sz w:val="24"/>
          <w:szCs w:val="24"/>
        </w:rPr>
        <w:t>the special provisions or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03D7">
        <w:rPr>
          <w:rFonts w:ascii="Times New Roman" w:eastAsia="Times New Roman" w:hAnsi="Times New Roman" w:cs="Times New Roman"/>
          <w:sz w:val="24"/>
          <w:szCs w:val="24"/>
        </w:rPr>
        <w:t>vice versa, and have they been corrected?</w:t>
      </w:r>
      <w:r w:rsidRPr="005159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34A02D2" w14:textId="77777777" w:rsidR="00515925" w:rsidRPr="00EA136C" w:rsidRDefault="00515925" w:rsidP="00515925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328713051"/>
          <w:placeholder>
            <w:docPart w:val="1BAB593C3CDC46879FDA7B2C4F96A518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195AEE29" w14:textId="77777777" w:rsidR="00515925" w:rsidRPr="00EA136C" w:rsidRDefault="00515925" w:rsidP="00515925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506F5364" w14:textId="77777777" w:rsidR="00515925" w:rsidRPr="00EA136C" w:rsidRDefault="00515925" w:rsidP="00515925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59DEFB84" w14:textId="77777777" w:rsidR="00515925" w:rsidRPr="00EA136C" w:rsidRDefault="00515925" w:rsidP="00515925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515925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5A63EF23" w14:textId="77777777" w:rsidR="00515925" w:rsidRPr="00EA136C" w:rsidRDefault="00515925" w:rsidP="00515925">
      <w:pPr>
        <w:pStyle w:val="ListParagraph"/>
        <w:numPr>
          <w:ilvl w:val="0"/>
          <w:numId w:val="25"/>
        </w:numPr>
        <w:tabs>
          <w:tab w:val="left" w:pos="8640"/>
          <w:tab w:val="left" w:pos="9570"/>
          <w:tab w:val="left" w:pos="10170"/>
          <w:tab w:val="left" w:pos="10260"/>
          <w:tab w:val="left" w:pos="1044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</w:rPr>
      </w:pPr>
      <w:r w:rsidRPr="005003D7">
        <w:rPr>
          <w:rFonts w:ascii="Times New Roman" w:eastAsia="Times New Roman" w:hAnsi="Times New Roman" w:cs="Times New Roman"/>
          <w:sz w:val="24"/>
          <w:szCs w:val="24"/>
        </w:rPr>
        <w:t>Are all the necessary plan sheets required to docu</w:t>
      </w:r>
      <w:r w:rsidRPr="005003D7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5003D7">
        <w:rPr>
          <w:rFonts w:ascii="Times New Roman" w:eastAsia="Times New Roman" w:hAnsi="Times New Roman" w:cs="Times New Roman"/>
          <w:sz w:val="24"/>
          <w:szCs w:val="24"/>
        </w:rPr>
        <w:t>ent the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03D7">
        <w:rPr>
          <w:rFonts w:ascii="Times New Roman" w:eastAsia="Times New Roman" w:hAnsi="Times New Roman" w:cs="Times New Roman"/>
          <w:sz w:val="24"/>
          <w:szCs w:val="24"/>
        </w:rPr>
        <w:t>revision packaged together for sub</w:t>
      </w:r>
      <w:r w:rsidRPr="005003D7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5003D7">
        <w:rPr>
          <w:rFonts w:ascii="Times New Roman" w:eastAsia="Times New Roman" w:hAnsi="Times New Roman" w:cs="Times New Roman"/>
          <w:sz w:val="24"/>
          <w:szCs w:val="24"/>
        </w:rPr>
        <w:t>ission?</w:t>
      </w:r>
      <w:r w:rsidRPr="005159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6D9F90A" w14:textId="77777777" w:rsidR="00515925" w:rsidRPr="00EA136C" w:rsidRDefault="00515925" w:rsidP="00515925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604701490"/>
          <w:placeholder>
            <w:docPart w:val="400603D437444492BE6A8D3547364B08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3333E0FB" w14:textId="77777777" w:rsidR="00515925" w:rsidRPr="00EA136C" w:rsidRDefault="00515925" w:rsidP="00515925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84AC9AF" w14:textId="77777777" w:rsidR="00515925" w:rsidRPr="00EA136C" w:rsidRDefault="00515925" w:rsidP="00515925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82829E0" w14:textId="77777777" w:rsidR="00515925" w:rsidRPr="00EA136C" w:rsidRDefault="00515925" w:rsidP="00515925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515925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57DB2E0C" w14:textId="77777777" w:rsidR="00515925" w:rsidRPr="00EA136C" w:rsidRDefault="00515925" w:rsidP="00515925">
      <w:pPr>
        <w:pStyle w:val="ListParagraph"/>
        <w:numPr>
          <w:ilvl w:val="0"/>
          <w:numId w:val="25"/>
        </w:numPr>
        <w:tabs>
          <w:tab w:val="left" w:pos="8640"/>
          <w:tab w:val="left" w:pos="9570"/>
          <w:tab w:val="left" w:pos="10170"/>
          <w:tab w:val="left" w:pos="10260"/>
          <w:tab w:val="left" w:pos="1044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</w:t>
      </w:r>
      <w:r w:rsidRPr="005003D7">
        <w:rPr>
          <w:rFonts w:ascii="Times New Roman" w:eastAsia="Times New Roman" w:hAnsi="Times New Roman" w:cs="Times New Roman"/>
          <w:sz w:val="24"/>
          <w:szCs w:val="24"/>
        </w:rPr>
        <w:t>as a letter been prepared describing the revision and the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03D7">
        <w:rPr>
          <w:rFonts w:ascii="Times New Roman" w:eastAsia="Times New Roman" w:hAnsi="Times New Roman" w:cs="Times New Roman"/>
          <w:sz w:val="24"/>
          <w:szCs w:val="24"/>
        </w:rPr>
        <w:t xml:space="preserve">reason </w:t>
      </w:r>
      <w:r w:rsidRPr="005003D7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5003D7">
        <w:rPr>
          <w:rFonts w:ascii="Times New Roman" w:eastAsia="Times New Roman" w:hAnsi="Times New Roman" w:cs="Times New Roman"/>
          <w:sz w:val="24"/>
          <w:szCs w:val="24"/>
        </w:rPr>
        <w:t>or it to include with the revision sub</w:t>
      </w:r>
      <w:r w:rsidRPr="005003D7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5003D7">
        <w:rPr>
          <w:rFonts w:ascii="Times New Roman" w:eastAsia="Times New Roman" w:hAnsi="Times New Roman" w:cs="Times New Roman"/>
          <w:sz w:val="24"/>
          <w:szCs w:val="24"/>
        </w:rPr>
        <w:t>ittal?</w:t>
      </w:r>
      <w:r w:rsidRPr="005159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E825AA1" w14:textId="77777777" w:rsidR="00515925" w:rsidRPr="00EA136C" w:rsidRDefault="00515925" w:rsidP="00515925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1038011319"/>
          <w:placeholder>
            <w:docPart w:val="3EE8AD318E5D4B5BB0CAE225D5CAA0E8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39DB84EA" w14:textId="77777777" w:rsidR="00515925" w:rsidRPr="00EA136C" w:rsidRDefault="00515925" w:rsidP="00515925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586E837" w14:textId="77777777" w:rsidR="00515925" w:rsidRPr="00EA136C" w:rsidRDefault="00515925" w:rsidP="00515925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3874C57" w14:textId="77777777" w:rsidR="00515925" w:rsidRPr="00515925" w:rsidRDefault="00515925" w:rsidP="00515925">
      <w:pPr>
        <w:tabs>
          <w:tab w:val="left" w:pos="6480"/>
          <w:tab w:val="left" w:pos="7110"/>
        </w:tabs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515925" w:rsidRPr="00515925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48886E96" w14:textId="77777777" w:rsidR="00515925" w:rsidRDefault="00515925" w:rsidP="001231AC">
      <w:pPr>
        <w:pStyle w:val="ListParagraph"/>
        <w:numPr>
          <w:ilvl w:val="0"/>
          <w:numId w:val="4"/>
        </w:numPr>
        <w:tabs>
          <w:tab w:val="left" w:pos="6480"/>
          <w:tab w:val="left" w:pos="7110"/>
        </w:tabs>
        <w:spacing w:after="0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51592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RELETS</w:t>
      </w:r>
    </w:p>
    <w:p w14:paraId="3507472F" w14:textId="77777777" w:rsidR="00515925" w:rsidRDefault="00515925" w:rsidP="00515925">
      <w:pPr>
        <w:pStyle w:val="ListParagraph"/>
        <w:tabs>
          <w:tab w:val="left" w:pos="6480"/>
          <w:tab w:val="left" w:pos="7110"/>
        </w:tabs>
        <w:spacing w:after="0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br w:type="column"/>
      </w:r>
    </w:p>
    <w:p w14:paraId="7342B5FB" w14:textId="77777777" w:rsidR="00515925" w:rsidRDefault="00515925" w:rsidP="00515925">
      <w:pPr>
        <w:pStyle w:val="ListParagraph"/>
        <w:tabs>
          <w:tab w:val="left" w:pos="6480"/>
          <w:tab w:val="left" w:pos="7110"/>
        </w:tabs>
        <w:spacing w:after="0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14:paraId="614C4B34" w14:textId="77777777" w:rsidR="00515925" w:rsidRPr="00515925" w:rsidRDefault="00515925" w:rsidP="00515925">
      <w:pPr>
        <w:tabs>
          <w:tab w:val="left" w:pos="6480"/>
          <w:tab w:val="left" w:pos="7110"/>
        </w:tabs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sectPr w:rsidR="00515925" w:rsidRPr="00515925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46EDEED2" w14:textId="77777777" w:rsidR="00BF04A4" w:rsidRPr="00EA136C" w:rsidRDefault="00515925" w:rsidP="00BF04A4">
      <w:pPr>
        <w:pStyle w:val="ListParagraph"/>
        <w:numPr>
          <w:ilvl w:val="0"/>
          <w:numId w:val="27"/>
        </w:numPr>
        <w:tabs>
          <w:tab w:val="left" w:pos="8640"/>
          <w:tab w:val="left" w:pos="9570"/>
          <w:tab w:val="left" w:pos="10170"/>
          <w:tab w:val="left" w:pos="10260"/>
          <w:tab w:val="left" w:pos="1044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</w:rPr>
      </w:pPr>
      <w:r w:rsidRPr="005003D7">
        <w:rPr>
          <w:rFonts w:ascii="Times New Roman" w:eastAsia="Times New Roman" w:hAnsi="Times New Roman" w:cs="Times New Roman"/>
          <w:sz w:val="24"/>
          <w:szCs w:val="24"/>
        </w:rPr>
        <w:t>Have all amendments been incorporated and revisions properly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03D7">
        <w:rPr>
          <w:rFonts w:ascii="Times New Roman" w:eastAsia="Times New Roman" w:hAnsi="Times New Roman" w:cs="Times New Roman"/>
          <w:sz w:val="24"/>
          <w:szCs w:val="24"/>
        </w:rPr>
        <w:t>noted?</w:t>
      </w:r>
      <w:r w:rsidR="00BF04A4" w:rsidRPr="00BF04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0EFBB77" w14:textId="77777777" w:rsidR="00BF04A4" w:rsidRPr="00EA136C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1196232206"/>
          <w:placeholder>
            <w:docPart w:val="5E1735CAC6984BEEA9E75B4138949B61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77F7A183" w14:textId="77777777" w:rsidR="00BF04A4" w:rsidRPr="00EA136C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71FC2442" w14:textId="77777777" w:rsidR="00BF04A4" w:rsidRPr="00EA136C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BF04A4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7107F9F9" w14:textId="77777777" w:rsidR="00BF04A4" w:rsidRPr="00EA136C" w:rsidRDefault="00515925" w:rsidP="00BF04A4">
      <w:pPr>
        <w:pStyle w:val="ListParagraph"/>
        <w:numPr>
          <w:ilvl w:val="0"/>
          <w:numId w:val="27"/>
        </w:numPr>
        <w:tabs>
          <w:tab w:val="left" w:pos="8640"/>
          <w:tab w:val="left" w:pos="9570"/>
          <w:tab w:val="left" w:pos="10170"/>
          <w:tab w:val="left" w:pos="10260"/>
          <w:tab w:val="left" w:pos="1044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</w:rPr>
      </w:pPr>
      <w:r w:rsidRPr="005003D7">
        <w:rPr>
          <w:rFonts w:ascii="Times New Roman" w:eastAsia="Times New Roman" w:hAnsi="Times New Roman" w:cs="Times New Roman"/>
          <w:sz w:val="24"/>
          <w:szCs w:val="24"/>
        </w:rPr>
        <w:t>For maintenance and State Aid projects, has a new package been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03D7">
        <w:rPr>
          <w:rFonts w:ascii="Times New Roman" w:eastAsia="Times New Roman" w:hAnsi="Times New Roman" w:cs="Times New Roman"/>
          <w:sz w:val="24"/>
          <w:szCs w:val="24"/>
        </w:rPr>
        <w:t>prepared and submitted?</w:t>
      </w:r>
      <w:r w:rsidR="00BF04A4" w:rsidRPr="00BF04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A0DCB5A" w14:textId="77777777" w:rsidR="00BF04A4" w:rsidRPr="00EA136C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2095351191"/>
          <w:placeholder>
            <w:docPart w:val="A71856566C7B4A22BA2B0B3CBB54EEFF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5E3F2C50" w14:textId="77777777" w:rsidR="00BF04A4" w:rsidRPr="00EA136C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893D321" w14:textId="77777777" w:rsidR="00BF04A4" w:rsidRPr="00EA136C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A175934" w14:textId="77777777" w:rsidR="00BF04A4" w:rsidRPr="00EA136C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BF04A4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0CC5ECEC" w14:textId="77777777" w:rsidR="00BF04A4" w:rsidRDefault="00BF04A4" w:rsidP="001231AC">
      <w:pPr>
        <w:pStyle w:val="ListParagraph"/>
        <w:numPr>
          <w:ilvl w:val="0"/>
          <w:numId w:val="4"/>
        </w:numPr>
        <w:tabs>
          <w:tab w:val="left" w:pos="6480"/>
          <w:tab w:val="left" w:pos="7110"/>
        </w:tabs>
        <w:spacing w:after="0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COMBINED PROJECTS</w:t>
      </w:r>
    </w:p>
    <w:p w14:paraId="201EC2B9" w14:textId="77777777" w:rsidR="00BF04A4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BF04A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(Separate project numbers let together) </w:t>
      </w:r>
    </w:p>
    <w:p w14:paraId="5720F465" w14:textId="77777777" w:rsidR="00BF04A4" w:rsidRDefault="00BF04A4" w:rsidP="00BF04A4">
      <w:pPr>
        <w:pStyle w:val="ListParagraph"/>
        <w:tabs>
          <w:tab w:val="left" w:pos="6480"/>
          <w:tab w:val="left" w:pos="7110"/>
        </w:tabs>
        <w:spacing w:after="0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br w:type="column"/>
      </w:r>
    </w:p>
    <w:p w14:paraId="264CA195" w14:textId="77777777" w:rsidR="00BF04A4" w:rsidRDefault="00BF04A4" w:rsidP="00BF04A4">
      <w:pPr>
        <w:pStyle w:val="ListParagraph"/>
        <w:tabs>
          <w:tab w:val="left" w:pos="6480"/>
          <w:tab w:val="left" w:pos="7110"/>
        </w:tabs>
        <w:spacing w:after="0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14:paraId="64DF9144" w14:textId="77777777" w:rsidR="00BF04A4" w:rsidRDefault="00BF04A4" w:rsidP="00BF04A4">
      <w:pPr>
        <w:pStyle w:val="ListParagraph"/>
        <w:tabs>
          <w:tab w:val="left" w:pos="6480"/>
          <w:tab w:val="left" w:pos="7110"/>
        </w:tabs>
        <w:spacing w:after="0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14:paraId="6FD4CA1F" w14:textId="77777777" w:rsidR="00BF04A4" w:rsidRPr="00515925" w:rsidRDefault="00BF04A4" w:rsidP="00BF04A4">
      <w:pPr>
        <w:tabs>
          <w:tab w:val="left" w:pos="6480"/>
          <w:tab w:val="left" w:pos="7110"/>
        </w:tabs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sectPr w:rsidR="00BF04A4" w:rsidRPr="00515925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515B0118" w14:textId="77777777" w:rsidR="00BF04A4" w:rsidRPr="00EA136C" w:rsidRDefault="00BF04A4" w:rsidP="00BF04A4">
      <w:pPr>
        <w:pStyle w:val="ListParagraph"/>
        <w:numPr>
          <w:ilvl w:val="0"/>
          <w:numId w:val="31"/>
        </w:numPr>
        <w:tabs>
          <w:tab w:val="left" w:pos="8640"/>
          <w:tab w:val="left" w:pos="9570"/>
          <w:tab w:val="left" w:pos="10170"/>
          <w:tab w:val="left" w:pos="10260"/>
          <w:tab w:val="left" w:pos="1044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</w:rPr>
      </w:pPr>
      <w:r w:rsidRPr="00C76C2C">
        <w:rPr>
          <w:rFonts w:ascii="Times New Roman" w:eastAsia="Times New Roman" w:hAnsi="Times New Roman" w:cs="Times New Roman"/>
          <w:sz w:val="24"/>
          <w:szCs w:val="24"/>
        </w:rPr>
        <w:t>Do the Detailed Esti</w:t>
      </w:r>
      <w:r w:rsidRPr="00C76C2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C76C2C">
        <w:rPr>
          <w:rFonts w:ascii="Times New Roman" w:eastAsia="Times New Roman" w:hAnsi="Times New Roman" w:cs="Times New Roman"/>
          <w:sz w:val="24"/>
          <w:szCs w:val="24"/>
        </w:rPr>
        <w:t>ates and Su</w:t>
      </w:r>
      <w:r w:rsidRPr="00C76C2C">
        <w:rPr>
          <w:rFonts w:ascii="Times New Roman" w:eastAsia="Times New Roman" w:hAnsi="Times New Roman" w:cs="Times New Roman"/>
          <w:spacing w:val="-2"/>
          <w:sz w:val="24"/>
          <w:szCs w:val="24"/>
        </w:rPr>
        <w:t>mm</w:t>
      </w:r>
      <w:r w:rsidRPr="00C76C2C">
        <w:rPr>
          <w:rFonts w:ascii="Times New Roman" w:eastAsia="Times New Roman" w:hAnsi="Times New Roman" w:cs="Times New Roman"/>
          <w:sz w:val="24"/>
          <w:szCs w:val="24"/>
        </w:rPr>
        <w:t>ary Sheets for each project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76C2C">
        <w:rPr>
          <w:rFonts w:ascii="Times New Roman" w:eastAsia="Times New Roman" w:hAnsi="Times New Roman" w:cs="Times New Roman"/>
          <w:sz w:val="24"/>
          <w:szCs w:val="24"/>
        </w:rPr>
        <w:t>have si</w:t>
      </w:r>
      <w:r w:rsidRPr="00C76C2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C76C2C">
        <w:rPr>
          <w:rFonts w:ascii="Times New Roman" w:eastAsia="Times New Roman" w:hAnsi="Times New Roman" w:cs="Times New Roman"/>
          <w:sz w:val="24"/>
          <w:szCs w:val="24"/>
        </w:rPr>
        <w:t>ilar bid ite</w:t>
      </w:r>
      <w:r w:rsidRPr="00C76C2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C76C2C">
        <w:rPr>
          <w:rFonts w:ascii="Times New Roman" w:eastAsia="Times New Roman" w:hAnsi="Times New Roman" w:cs="Times New Roman"/>
          <w:sz w:val="24"/>
          <w:szCs w:val="24"/>
        </w:rPr>
        <w:t>s for pave</w:t>
      </w:r>
      <w:r w:rsidRPr="00C76C2C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C76C2C">
        <w:rPr>
          <w:rFonts w:ascii="Times New Roman" w:eastAsia="Times New Roman" w:hAnsi="Times New Roman" w:cs="Times New Roman"/>
          <w:sz w:val="24"/>
          <w:szCs w:val="24"/>
        </w:rPr>
        <w:t>ent types, earthwork and erosion control?</w:t>
      </w:r>
      <w:r w:rsidRPr="00BF04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B45DD0C" w14:textId="77777777" w:rsidR="00BF04A4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1028782432"/>
          <w:placeholder>
            <w:docPart w:val="AE3BDA6369E24AAA900B139E7F24F6A1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323DDB58" w14:textId="77777777" w:rsidR="00BF04A4" w:rsidRPr="00EA136C" w:rsidRDefault="00BF04A4" w:rsidP="00BF04A4">
      <w:pPr>
        <w:pStyle w:val="ListParagraph"/>
        <w:tabs>
          <w:tab w:val="left" w:pos="6480"/>
          <w:tab w:val="left" w:pos="7110"/>
        </w:tabs>
        <w:spacing w:after="0"/>
        <w:ind w:left="900"/>
        <w:rPr>
          <w:rFonts w:ascii="Times New Roman" w:eastAsia="Times New Roman" w:hAnsi="Times New Roman" w:cs="Times New Roman"/>
          <w:sz w:val="24"/>
          <w:szCs w:val="24"/>
        </w:rPr>
      </w:pPr>
    </w:p>
    <w:p w14:paraId="0A148B79" w14:textId="77777777" w:rsidR="00BF04A4" w:rsidRPr="00EA136C" w:rsidRDefault="00BF04A4" w:rsidP="00BF04A4">
      <w:pPr>
        <w:pStyle w:val="ListParagraph"/>
        <w:tabs>
          <w:tab w:val="left" w:pos="6480"/>
          <w:tab w:val="left" w:pos="7110"/>
        </w:tabs>
        <w:spacing w:after="0"/>
        <w:ind w:left="900"/>
        <w:rPr>
          <w:rFonts w:ascii="Times New Roman" w:eastAsia="Times New Roman" w:hAnsi="Times New Roman" w:cs="Times New Roman"/>
          <w:sz w:val="24"/>
          <w:szCs w:val="24"/>
        </w:rPr>
      </w:pPr>
    </w:p>
    <w:p w14:paraId="513765E4" w14:textId="77777777" w:rsidR="00BF04A4" w:rsidRPr="00EA136C" w:rsidRDefault="00BF04A4" w:rsidP="00BF04A4">
      <w:pPr>
        <w:pStyle w:val="ListParagraph"/>
        <w:tabs>
          <w:tab w:val="left" w:pos="6480"/>
          <w:tab w:val="left" w:pos="7110"/>
        </w:tabs>
        <w:spacing w:after="0"/>
        <w:ind w:left="90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BF04A4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554CB9DD" w14:textId="77777777" w:rsidR="00BF04A4" w:rsidRPr="00EA136C" w:rsidRDefault="00BF04A4" w:rsidP="00BF04A4">
      <w:pPr>
        <w:pStyle w:val="ListParagraph"/>
        <w:numPr>
          <w:ilvl w:val="0"/>
          <w:numId w:val="31"/>
        </w:numPr>
        <w:tabs>
          <w:tab w:val="left" w:pos="8640"/>
          <w:tab w:val="left" w:pos="9570"/>
          <w:tab w:val="left" w:pos="10170"/>
          <w:tab w:val="left" w:pos="10260"/>
          <w:tab w:val="left" w:pos="1044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</w:rPr>
      </w:pPr>
      <w:r w:rsidRPr="00457B24">
        <w:rPr>
          <w:rFonts w:ascii="Times New Roman" w:eastAsia="Times New Roman" w:hAnsi="Times New Roman" w:cs="Times New Roman"/>
          <w:sz w:val="24"/>
          <w:szCs w:val="24"/>
        </w:rPr>
        <w:t xml:space="preserve">Can quantities </w:t>
      </w:r>
      <w:r w:rsidRPr="00457B24"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 w:rsidRPr="00457B24">
        <w:rPr>
          <w:rFonts w:ascii="Times New Roman" w:eastAsia="Times New Roman" w:hAnsi="Times New Roman" w:cs="Times New Roman"/>
          <w:sz w:val="24"/>
          <w:szCs w:val="24"/>
        </w:rPr>
        <w:t>or both projects been co</w:t>
      </w:r>
      <w:r w:rsidRPr="00457B24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457B24">
        <w:rPr>
          <w:rFonts w:ascii="Times New Roman" w:eastAsia="Times New Roman" w:hAnsi="Times New Roman" w:cs="Times New Roman"/>
          <w:sz w:val="24"/>
          <w:szCs w:val="24"/>
        </w:rPr>
        <w:t>bined?</w:t>
      </w:r>
      <w:r w:rsidRPr="00B048C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7B832B8C" w14:textId="77777777" w:rsidR="00BF04A4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2047872457"/>
          <w:placeholder>
            <w:docPart w:val="A96E3DE02C6944D9BA52D87802AFAD46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722A9903" w14:textId="77777777" w:rsidR="00BF04A4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73CEB5E" w14:textId="77777777" w:rsidR="00504AC9" w:rsidRPr="00EA136C" w:rsidRDefault="00504AC9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271E68EA" w14:textId="77777777" w:rsidR="00BF04A4" w:rsidRPr="00EA136C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BF04A4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54ABA4D6" w14:textId="77777777" w:rsidR="00BF04A4" w:rsidRDefault="00BF04A4" w:rsidP="001231AC">
      <w:pPr>
        <w:pStyle w:val="ListParagraph"/>
        <w:numPr>
          <w:ilvl w:val="0"/>
          <w:numId w:val="4"/>
        </w:numPr>
        <w:tabs>
          <w:tab w:val="left" w:pos="6480"/>
          <w:tab w:val="left" w:pos="7110"/>
        </w:tabs>
        <w:spacing w:after="0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BF04A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MAINTENANCE PROJECTS</w:t>
      </w:r>
    </w:p>
    <w:p w14:paraId="57DF78B0" w14:textId="77777777" w:rsidR="00BF04A4" w:rsidRDefault="00BF04A4" w:rsidP="00BF04A4">
      <w:pPr>
        <w:pStyle w:val="ListParagraph"/>
        <w:tabs>
          <w:tab w:val="left" w:pos="6480"/>
          <w:tab w:val="left" w:pos="7110"/>
        </w:tabs>
        <w:spacing w:after="0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br w:type="column"/>
      </w:r>
    </w:p>
    <w:p w14:paraId="3325D4B3" w14:textId="77777777" w:rsidR="00BF04A4" w:rsidRDefault="00BF04A4" w:rsidP="00BF04A4">
      <w:pPr>
        <w:pStyle w:val="ListParagraph"/>
        <w:tabs>
          <w:tab w:val="left" w:pos="6480"/>
          <w:tab w:val="left" w:pos="7110"/>
        </w:tabs>
        <w:spacing w:after="0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14:paraId="4D5DABEC" w14:textId="77777777" w:rsidR="00BF04A4" w:rsidRPr="00515925" w:rsidRDefault="00BF04A4" w:rsidP="00BF04A4">
      <w:pPr>
        <w:tabs>
          <w:tab w:val="left" w:pos="6480"/>
          <w:tab w:val="left" w:pos="7110"/>
        </w:tabs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sectPr w:rsidR="00BF04A4" w:rsidRPr="00515925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1D994EDC" w14:textId="77777777" w:rsidR="00BF04A4" w:rsidRPr="00EA136C" w:rsidRDefault="00BF04A4" w:rsidP="00A171D4">
      <w:pPr>
        <w:pStyle w:val="ListParagraph"/>
        <w:numPr>
          <w:ilvl w:val="0"/>
          <w:numId w:val="33"/>
        </w:numPr>
        <w:tabs>
          <w:tab w:val="left" w:pos="8640"/>
          <w:tab w:val="left" w:pos="9570"/>
          <w:tab w:val="left" w:pos="10170"/>
          <w:tab w:val="left" w:pos="10260"/>
          <w:tab w:val="left" w:pos="1044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</w:rPr>
      </w:pPr>
      <w:r w:rsidRPr="00B048C2">
        <w:rPr>
          <w:rFonts w:ascii="Times New Roman" w:eastAsia="Times New Roman" w:hAnsi="Times New Roman" w:cs="Times New Roman"/>
          <w:sz w:val="24"/>
          <w:szCs w:val="24"/>
        </w:rPr>
        <w:t xml:space="preserve">Do the location </w:t>
      </w:r>
      <w:r w:rsidRPr="00B048C2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B048C2">
        <w:rPr>
          <w:rFonts w:ascii="Times New Roman" w:eastAsia="Times New Roman" w:hAnsi="Times New Roman" w:cs="Times New Roman"/>
          <w:sz w:val="24"/>
          <w:szCs w:val="24"/>
        </w:rPr>
        <w:t>aps correctly identify the beginning and ending of the project (mile log &amp; description of beginning and end)?</w:t>
      </w:r>
      <w:r w:rsidRPr="00BF04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730466" w14:textId="77777777" w:rsidR="00BF04A4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76108677"/>
          <w:placeholder>
            <w:docPart w:val="E668FE7F592B4C93B3F555AB574DB734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607C728D" w14:textId="77777777" w:rsidR="00BF04A4" w:rsidRPr="00EA136C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21437F97" w14:textId="77777777" w:rsidR="00BF04A4" w:rsidRPr="00EA136C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5827AB4" w14:textId="77777777" w:rsidR="00BF04A4" w:rsidRPr="00EA136C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BF04A4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69AA23BB" w14:textId="77777777" w:rsidR="00BF04A4" w:rsidRPr="00EA136C" w:rsidRDefault="00BF04A4" w:rsidP="00A171D4">
      <w:pPr>
        <w:pStyle w:val="ListParagraph"/>
        <w:numPr>
          <w:ilvl w:val="0"/>
          <w:numId w:val="33"/>
        </w:numPr>
        <w:tabs>
          <w:tab w:val="left" w:pos="8640"/>
          <w:tab w:val="left" w:pos="9570"/>
          <w:tab w:val="left" w:pos="10170"/>
          <w:tab w:val="left" w:pos="10260"/>
          <w:tab w:val="left" w:pos="1044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</w:rPr>
      </w:pPr>
      <w:r w:rsidRPr="00B048C2">
        <w:rPr>
          <w:rFonts w:ascii="Times New Roman" w:eastAsia="Times New Roman" w:hAnsi="Times New Roman" w:cs="Times New Roman"/>
          <w:sz w:val="24"/>
          <w:szCs w:val="24"/>
        </w:rPr>
        <w:t>Is the print quality of</w:t>
      </w:r>
      <w:r w:rsidRPr="00B048C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048C2">
        <w:rPr>
          <w:rFonts w:ascii="Times New Roman" w:eastAsia="Times New Roman" w:hAnsi="Times New Roman" w:cs="Times New Roman"/>
          <w:sz w:val="24"/>
          <w:szCs w:val="24"/>
        </w:rPr>
        <w:t>the contract docu</w:t>
      </w:r>
      <w:r w:rsidRPr="00B048C2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B048C2">
        <w:rPr>
          <w:rFonts w:ascii="Times New Roman" w:eastAsia="Times New Roman" w:hAnsi="Times New Roman" w:cs="Times New Roman"/>
          <w:sz w:val="24"/>
          <w:szCs w:val="24"/>
        </w:rPr>
        <w:t>ents to be sub</w:t>
      </w:r>
      <w:r w:rsidRPr="00B048C2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B048C2">
        <w:rPr>
          <w:rFonts w:ascii="Times New Roman" w:eastAsia="Times New Roman" w:hAnsi="Times New Roman" w:cs="Times New Roman"/>
          <w:sz w:val="24"/>
          <w:szCs w:val="24"/>
        </w:rPr>
        <w:t>itted legible?</w:t>
      </w:r>
      <w:r w:rsidRPr="00BF04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F299CB1" w14:textId="77777777" w:rsidR="00BF04A4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1886525724"/>
          <w:placeholder>
            <w:docPart w:val="D0D720AA0A5A4EEBB0FB79B9D8F07B85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3A6D1163" w14:textId="77777777" w:rsidR="00BF04A4" w:rsidRPr="00EA136C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540C9B3" w14:textId="77777777" w:rsidR="00BF04A4" w:rsidRPr="00EA136C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BF04A4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21869D7D" w14:textId="77777777" w:rsidR="00BF04A4" w:rsidRPr="00EA136C" w:rsidRDefault="00BF04A4" w:rsidP="00A171D4">
      <w:pPr>
        <w:pStyle w:val="ListParagraph"/>
        <w:numPr>
          <w:ilvl w:val="0"/>
          <w:numId w:val="33"/>
        </w:numPr>
        <w:tabs>
          <w:tab w:val="left" w:pos="8640"/>
          <w:tab w:val="left" w:pos="9570"/>
          <w:tab w:val="left" w:pos="10170"/>
          <w:tab w:val="left" w:pos="10260"/>
          <w:tab w:val="left" w:pos="1044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</w:rPr>
      </w:pPr>
      <w:r w:rsidRPr="00B048C2">
        <w:rPr>
          <w:rFonts w:ascii="Times New Roman" w:eastAsia="Times New Roman" w:hAnsi="Times New Roman" w:cs="Times New Roman"/>
          <w:sz w:val="24"/>
          <w:szCs w:val="24"/>
        </w:rPr>
        <w:t>Are the correct percentages in each county listed?</w:t>
      </w:r>
      <w:r w:rsidRPr="00BF04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454867F" w14:textId="77777777" w:rsidR="00BF04A4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1434014875"/>
          <w:placeholder>
            <w:docPart w:val="70FB16A2671D46FBA278C4FC719813D9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79B897EA" w14:textId="77777777" w:rsidR="00BF04A4" w:rsidRPr="00EA136C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9A8EDC9" w14:textId="77777777" w:rsidR="00BF04A4" w:rsidRPr="00EA136C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BF04A4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20B70293" w14:textId="77777777" w:rsidR="00BF04A4" w:rsidRPr="00EA136C" w:rsidRDefault="00BF04A4" w:rsidP="00A171D4">
      <w:pPr>
        <w:pStyle w:val="ListParagraph"/>
        <w:numPr>
          <w:ilvl w:val="0"/>
          <w:numId w:val="33"/>
        </w:numPr>
        <w:tabs>
          <w:tab w:val="left" w:pos="8640"/>
          <w:tab w:val="left" w:pos="9570"/>
          <w:tab w:val="left" w:pos="10170"/>
          <w:tab w:val="left" w:pos="10260"/>
          <w:tab w:val="left" w:pos="1044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</w:rPr>
      </w:pPr>
      <w:r w:rsidRPr="00B048C2">
        <w:rPr>
          <w:rFonts w:ascii="Times New Roman" w:eastAsia="Times New Roman" w:hAnsi="Times New Roman" w:cs="Times New Roman"/>
          <w:sz w:val="24"/>
          <w:szCs w:val="24"/>
        </w:rPr>
        <w:t>Are the correct percentages in each congressional district listed?</w:t>
      </w:r>
      <w:r w:rsidRPr="00BF04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7EA90FA" w14:textId="77777777" w:rsidR="00BF04A4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1767842790"/>
          <w:placeholder>
            <w:docPart w:val="0221F910AA2D48779E461D3E7D199F7B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6CC89CE9" w14:textId="77777777" w:rsidR="00BF04A4" w:rsidRPr="00EA136C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7388B88" w14:textId="77777777" w:rsidR="00BF04A4" w:rsidRPr="00EA136C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BF04A4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7F4DC807" w14:textId="77777777" w:rsidR="00BF04A4" w:rsidRPr="00EA136C" w:rsidRDefault="00BF04A4" w:rsidP="00A171D4">
      <w:pPr>
        <w:pStyle w:val="ListParagraph"/>
        <w:numPr>
          <w:ilvl w:val="0"/>
          <w:numId w:val="33"/>
        </w:numPr>
        <w:tabs>
          <w:tab w:val="left" w:pos="8640"/>
          <w:tab w:val="left" w:pos="9570"/>
          <w:tab w:val="left" w:pos="10170"/>
          <w:tab w:val="left" w:pos="10260"/>
          <w:tab w:val="left" w:pos="1044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</w:rPr>
      </w:pPr>
      <w:r w:rsidRPr="00B048C2">
        <w:rPr>
          <w:rFonts w:ascii="Times New Roman" w:eastAsia="Times New Roman" w:hAnsi="Times New Roman" w:cs="Times New Roman"/>
          <w:sz w:val="24"/>
          <w:szCs w:val="24"/>
        </w:rPr>
        <w:t>Is the county code correctly listed?</w:t>
      </w:r>
      <w:r w:rsidRPr="00BF04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5FFBCC3" w14:textId="77777777" w:rsidR="00BF04A4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461003582"/>
          <w:placeholder>
            <w:docPart w:val="2C699BA41E014AC9B728E4F4BBF339EA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1EF9675F" w14:textId="77777777" w:rsidR="00BF04A4" w:rsidRPr="00EA136C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0FF7BE1" w14:textId="77777777" w:rsidR="00BF04A4" w:rsidRPr="00EA136C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BF04A4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444054CF" w14:textId="77777777" w:rsidR="00BF04A4" w:rsidRPr="00EA136C" w:rsidRDefault="00BF04A4" w:rsidP="00A171D4">
      <w:pPr>
        <w:pStyle w:val="ListParagraph"/>
        <w:numPr>
          <w:ilvl w:val="0"/>
          <w:numId w:val="33"/>
        </w:numPr>
        <w:tabs>
          <w:tab w:val="left" w:pos="8640"/>
          <w:tab w:val="left" w:pos="9570"/>
          <w:tab w:val="left" w:pos="10170"/>
          <w:tab w:val="left" w:pos="10260"/>
          <w:tab w:val="left" w:pos="1044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</w:rPr>
      </w:pPr>
      <w:r w:rsidRPr="00B048C2">
        <w:rPr>
          <w:rFonts w:ascii="Times New Roman" w:eastAsia="Times New Roman" w:hAnsi="Times New Roman" w:cs="Times New Roman"/>
          <w:sz w:val="24"/>
          <w:szCs w:val="24"/>
        </w:rPr>
        <w:t xml:space="preserve">For relets, has a new package been prepared </w:t>
      </w:r>
      <w:r w:rsidRPr="00B048C2">
        <w:rPr>
          <w:rFonts w:ascii="Times New Roman" w:eastAsia="Times New Roman" w:hAnsi="Times New Roman" w:cs="Times New Roman"/>
          <w:spacing w:val="-2"/>
          <w:sz w:val="24"/>
          <w:szCs w:val="24"/>
        </w:rPr>
        <w:t>f</w:t>
      </w:r>
      <w:r w:rsidRPr="00B048C2">
        <w:rPr>
          <w:rFonts w:ascii="Times New Roman" w:eastAsia="Times New Roman" w:hAnsi="Times New Roman" w:cs="Times New Roman"/>
          <w:sz w:val="24"/>
          <w:szCs w:val="24"/>
        </w:rPr>
        <w:t>or sub</w:t>
      </w:r>
      <w:r w:rsidRPr="00B048C2"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 w:rsidRPr="00B048C2">
        <w:rPr>
          <w:rFonts w:ascii="Times New Roman" w:eastAsia="Times New Roman" w:hAnsi="Times New Roman" w:cs="Times New Roman"/>
          <w:sz w:val="24"/>
          <w:szCs w:val="24"/>
        </w:rPr>
        <w:t>ittal?</w:t>
      </w:r>
      <w:r w:rsidRPr="00BF04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3025C84" w14:textId="77777777" w:rsidR="00BF04A4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2115396156"/>
          <w:placeholder>
            <w:docPart w:val="C50105257CEE4E33AC223809A7308129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3CA4338E" w14:textId="77777777" w:rsidR="00BF04A4" w:rsidRPr="00EA136C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25AB551" w14:textId="77777777" w:rsidR="00BF04A4" w:rsidRPr="00EA136C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BF04A4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6CEA9906" w14:textId="77777777" w:rsidR="00BF04A4" w:rsidRPr="00EA136C" w:rsidRDefault="00BF04A4" w:rsidP="00A171D4">
      <w:pPr>
        <w:pStyle w:val="ListParagraph"/>
        <w:numPr>
          <w:ilvl w:val="0"/>
          <w:numId w:val="33"/>
        </w:numPr>
        <w:tabs>
          <w:tab w:val="left" w:pos="8640"/>
          <w:tab w:val="left" w:pos="9570"/>
          <w:tab w:val="left" w:pos="10170"/>
          <w:tab w:val="left" w:pos="10260"/>
          <w:tab w:val="left" w:pos="10440"/>
        </w:tabs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</w:rPr>
      </w:pPr>
      <w:r w:rsidRPr="00B048C2">
        <w:rPr>
          <w:rFonts w:ascii="Times New Roman" w:eastAsia="Times New Roman" w:hAnsi="Times New Roman" w:cs="Times New Roman"/>
          <w:sz w:val="24"/>
          <w:szCs w:val="24"/>
        </w:rPr>
        <w:t>Do item</w:t>
      </w:r>
      <w:r w:rsidRPr="00B048C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048C2">
        <w:rPr>
          <w:rFonts w:ascii="Times New Roman" w:eastAsia="Times New Roman" w:hAnsi="Times New Roman" w:cs="Times New Roman"/>
          <w:sz w:val="24"/>
          <w:szCs w:val="24"/>
        </w:rPr>
        <w:t>codes and descriptions</w:t>
      </w:r>
      <w:r w:rsidRPr="00B048C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m</w:t>
      </w:r>
      <w:r w:rsidRPr="00B048C2">
        <w:rPr>
          <w:rFonts w:ascii="Times New Roman" w:eastAsia="Times New Roman" w:hAnsi="Times New Roman" w:cs="Times New Roman"/>
          <w:sz w:val="24"/>
          <w:szCs w:val="24"/>
        </w:rPr>
        <w:t>atch?</w:t>
      </w:r>
      <w:r w:rsidRPr="00BF04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EFD68A6" w14:textId="77777777" w:rsidR="00BF04A4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A136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44114809"/>
          <w:placeholder>
            <w:docPart w:val="BBD59114F2764783912ACC61506B2E7C"/>
          </w:placeholder>
          <w:showingPlcHdr/>
          <w:dropDownList>
            <w:listItem w:value="Choose an item."/>
            <w:listItem w:displayText="Yes" w:value="Yes"/>
            <w:listItem w:displayText="No" w:value="No"/>
            <w:listItem w:displayText="N/A" w:value="N/A"/>
          </w:dropDownList>
        </w:sdtPr>
        <w:sdtEndPr/>
        <w:sdtContent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sdtContent>
      </w:sdt>
    </w:p>
    <w:p w14:paraId="5AA4A79B" w14:textId="77777777" w:rsidR="00A171D4" w:rsidRDefault="00A171D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79BED686" w14:textId="77777777" w:rsidR="00504AC9" w:rsidRDefault="00504AC9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2938BE21" w14:textId="77777777" w:rsidR="00BF04A4" w:rsidRPr="00EA136C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0E2BDC0" w14:textId="77777777" w:rsidR="00BF04A4" w:rsidRPr="00EA136C" w:rsidRDefault="00BF04A4" w:rsidP="00BF04A4">
      <w:pPr>
        <w:pStyle w:val="ListParagraph"/>
        <w:tabs>
          <w:tab w:val="left" w:pos="6480"/>
          <w:tab w:val="left" w:pos="7110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BF04A4" w:rsidRPr="00EA136C" w:rsidSect="0096179A">
          <w:type w:val="continuous"/>
          <w:pgSz w:w="12240" w:h="15840"/>
          <w:pgMar w:top="720" w:right="720" w:bottom="720" w:left="720" w:header="360" w:footer="720" w:gutter="0"/>
          <w:cols w:num="2" w:space="0" w:equalWidth="0">
            <w:col w:w="7920" w:space="0"/>
            <w:col w:w="2880"/>
          </w:cols>
          <w:docGrid w:linePitch="360"/>
        </w:sectPr>
      </w:pPr>
    </w:p>
    <w:p w14:paraId="1596265A" w14:textId="77777777" w:rsidR="00BF04A4" w:rsidRPr="001231AC" w:rsidRDefault="00BF04A4" w:rsidP="00BF04A4">
      <w:pPr>
        <w:tabs>
          <w:tab w:val="left" w:pos="6840"/>
          <w:tab w:val="left" w:pos="8640"/>
          <w:tab w:val="left" w:pos="9480"/>
          <w:tab w:val="left" w:pos="9540"/>
          <w:tab w:val="left" w:pos="10170"/>
          <w:tab w:val="left" w:pos="10260"/>
        </w:tabs>
        <w:spacing w:before="34"/>
        <w:ind w:left="540" w:hanging="360"/>
        <w:rPr>
          <w:rFonts w:ascii="Times New Roman" w:eastAsia="Arial" w:hAnsi="Times New Roman" w:cs="Times New Roman"/>
          <w:b/>
          <w:bCs/>
          <w:sz w:val="24"/>
          <w:szCs w:val="24"/>
          <w:u w:val="thick" w:color="000000"/>
        </w:rPr>
      </w:pPr>
      <w:r w:rsidRPr="001231AC">
        <w:rPr>
          <w:rFonts w:ascii="Times New Roman" w:eastAsia="Arial" w:hAnsi="Times New Roman" w:cs="Times New Roman"/>
          <w:b/>
          <w:bCs/>
          <w:sz w:val="24"/>
          <w:szCs w:val="24"/>
        </w:rPr>
        <w:t>Checklist co</w:t>
      </w:r>
      <w:r w:rsidRPr="001231AC">
        <w:rPr>
          <w:rFonts w:ascii="Times New Roman" w:eastAsia="Arial" w:hAnsi="Times New Roman" w:cs="Times New Roman"/>
          <w:b/>
          <w:bCs/>
          <w:spacing w:val="-1"/>
          <w:sz w:val="24"/>
          <w:szCs w:val="24"/>
        </w:rPr>
        <w:t>m</w:t>
      </w:r>
      <w:r w:rsidRPr="001231AC">
        <w:rPr>
          <w:rFonts w:ascii="Times New Roman" w:eastAsia="Arial" w:hAnsi="Times New Roman" w:cs="Times New Roman"/>
          <w:b/>
          <w:bCs/>
          <w:sz w:val="24"/>
          <w:szCs w:val="24"/>
        </w:rPr>
        <w:t>pleted b</w:t>
      </w:r>
      <w:r w:rsidRPr="001231AC">
        <w:rPr>
          <w:rFonts w:ascii="Times New Roman" w:eastAsia="Arial" w:hAnsi="Times New Roman" w:cs="Times New Roman"/>
          <w:b/>
          <w:bCs/>
          <w:spacing w:val="-4"/>
          <w:sz w:val="24"/>
          <w:szCs w:val="24"/>
        </w:rPr>
        <w:t>y</w:t>
      </w:r>
      <w:r w:rsidRPr="001231AC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: </w:t>
      </w:r>
      <w:r w:rsidRPr="001231AC">
        <w:rPr>
          <w:rFonts w:ascii="Times New Roman" w:eastAsia="Arial" w:hAnsi="Times New Roman" w:cs="Times New Roman"/>
          <w:b/>
          <w:bCs/>
          <w:spacing w:val="-1"/>
          <w:sz w:val="24"/>
          <w:szCs w:val="24"/>
        </w:rPr>
        <w:t xml:space="preserve"> </w:t>
      </w:r>
      <w:sdt>
        <w:sdtPr>
          <w:rPr>
            <w:rFonts w:ascii="Times New Roman" w:eastAsia="Arial" w:hAnsi="Times New Roman" w:cs="Times New Roman"/>
            <w:b/>
            <w:bCs/>
            <w:sz w:val="24"/>
            <w:szCs w:val="24"/>
            <w:u w:val="thick" w:color="000000"/>
          </w:rPr>
          <w:id w:val="-207485560"/>
          <w:placeholder>
            <w:docPart w:val="D37CD5298F5A46E89AD814197110116C"/>
          </w:placeholder>
          <w:showingPlcHdr/>
        </w:sdtPr>
        <w:sdtEndPr/>
        <w:sdtContent>
          <w:r w:rsidR="00A171D4" w:rsidRPr="001231A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Click here to enter text.</w:t>
          </w:r>
        </w:sdtContent>
      </w:sdt>
    </w:p>
    <w:p w14:paraId="3C49F5A2" w14:textId="77777777" w:rsidR="001231AC" w:rsidRPr="001231AC" w:rsidRDefault="001231AC" w:rsidP="001231AC">
      <w:pPr>
        <w:tabs>
          <w:tab w:val="left" w:pos="2790"/>
          <w:tab w:val="left" w:pos="6840"/>
          <w:tab w:val="left" w:pos="8640"/>
          <w:tab w:val="left" w:pos="9480"/>
          <w:tab w:val="left" w:pos="9540"/>
          <w:tab w:val="left" w:pos="10170"/>
          <w:tab w:val="left" w:pos="10260"/>
        </w:tabs>
        <w:spacing w:before="34"/>
        <w:ind w:left="540" w:hanging="360"/>
        <w:rPr>
          <w:rFonts w:ascii="Times New Roman" w:eastAsia="Arial" w:hAnsi="Times New Roman" w:cs="Times New Roman"/>
          <w:sz w:val="24"/>
          <w:szCs w:val="24"/>
        </w:rPr>
      </w:pPr>
      <w:r w:rsidRPr="001231AC">
        <w:rPr>
          <w:rFonts w:ascii="Times New Roman" w:eastAsia="Arial" w:hAnsi="Times New Roman" w:cs="Times New Roman"/>
          <w:sz w:val="24"/>
          <w:szCs w:val="24"/>
        </w:rPr>
        <w:tab/>
      </w:r>
      <w:r w:rsidRPr="001231AC">
        <w:rPr>
          <w:rFonts w:ascii="Times New Roman" w:eastAsia="Arial" w:hAnsi="Times New Roman" w:cs="Times New Roman"/>
          <w:sz w:val="24"/>
          <w:szCs w:val="24"/>
        </w:rPr>
        <w:tab/>
        <w:t>(Signature)</w:t>
      </w:r>
    </w:p>
    <w:p w14:paraId="7C6109E6" w14:textId="77777777" w:rsidR="001231AC" w:rsidRPr="001231AC" w:rsidRDefault="001231AC" w:rsidP="001231AC">
      <w:pPr>
        <w:pStyle w:val="ListParagraph"/>
        <w:tabs>
          <w:tab w:val="left" w:pos="6480"/>
          <w:tab w:val="left" w:pos="7110"/>
        </w:tabs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1231AC">
        <w:rPr>
          <w:rFonts w:ascii="Times New Roman" w:eastAsia="Times New Roman" w:hAnsi="Times New Roman" w:cs="Times New Roman"/>
          <w:sz w:val="24"/>
          <w:szCs w:val="24"/>
        </w:rPr>
        <w:br w:type="column"/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49144696"/>
          <w:placeholder>
            <w:docPart w:val="AA5A468C2AF947B8B6F9BB9DC767B161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Pr="001231A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Click here to enter a date.</w:t>
          </w:r>
        </w:sdtContent>
      </w:sdt>
    </w:p>
    <w:p w14:paraId="31C5ADFF" w14:textId="77777777" w:rsidR="001231AC" w:rsidRPr="001231AC" w:rsidRDefault="001231AC" w:rsidP="001231AC">
      <w:pPr>
        <w:tabs>
          <w:tab w:val="left" w:pos="2790"/>
          <w:tab w:val="left" w:pos="6840"/>
          <w:tab w:val="left" w:pos="8640"/>
          <w:tab w:val="left" w:pos="9480"/>
          <w:tab w:val="left" w:pos="9540"/>
          <w:tab w:val="left" w:pos="10170"/>
          <w:tab w:val="left" w:pos="10260"/>
        </w:tabs>
        <w:spacing w:before="34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(Date</w:t>
      </w:r>
      <w:r w:rsidRPr="001231AC">
        <w:rPr>
          <w:rFonts w:ascii="Times New Roman" w:eastAsia="Arial" w:hAnsi="Times New Roman" w:cs="Times New Roman"/>
          <w:sz w:val="24"/>
          <w:szCs w:val="24"/>
        </w:rPr>
        <w:t>)</w:t>
      </w:r>
    </w:p>
    <w:sectPr w:rsidR="001231AC" w:rsidRPr="001231AC" w:rsidSect="0096179A">
      <w:type w:val="continuous"/>
      <w:pgSz w:w="12240" w:h="15840"/>
      <w:pgMar w:top="720" w:right="720" w:bottom="720" w:left="720" w:header="360" w:footer="720" w:gutter="0"/>
      <w:cols w:num="2" w:space="0" w:equalWidth="0">
        <w:col w:w="7920" w:space="0"/>
        <w:col w:w="288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90A2D" w14:textId="77777777" w:rsidR="0096179A" w:rsidRDefault="0096179A" w:rsidP="00D4663F">
      <w:r>
        <w:separator/>
      </w:r>
    </w:p>
  </w:endnote>
  <w:endnote w:type="continuationSeparator" w:id="0">
    <w:p w14:paraId="68624E11" w14:textId="77777777" w:rsidR="0096179A" w:rsidRDefault="0096179A" w:rsidP="00D46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098F5" w14:textId="77777777" w:rsidR="008B1BAE" w:rsidRPr="00855A7B" w:rsidRDefault="008B1BAE" w:rsidP="00EA136C">
    <w:pPr>
      <w:pStyle w:val="Footer"/>
      <w:jc w:val="center"/>
      <w:rPr>
        <w:rFonts w:ascii="Times New Roman" w:hAnsi="Times New Roman" w:cs="Times New Roman"/>
        <w:sz w:val="24"/>
        <w:szCs w:val="24"/>
      </w:rPr>
    </w:pPr>
    <w:r w:rsidRPr="00855A7B">
      <w:rPr>
        <w:rFonts w:ascii="Times New Roman" w:hAnsi="Times New Roman" w:cs="Times New Roman"/>
        <w:sz w:val="24"/>
        <w:szCs w:val="24"/>
      </w:rPr>
      <w:t xml:space="preserve">Page </w:t>
    </w:r>
    <w:r w:rsidRPr="00855A7B">
      <w:rPr>
        <w:rFonts w:ascii="Times New Roman" w:hAnsi="Times New Roman" w:cs="Times New Roman"/>
        <w:sz w:val="24"/>
        <w:szCs w:val="24"/>
      </w:rPr>
      <w:fldChar w:fldCharType="begin"/>
    </w:r>
    <w:r w:rsidRPr="00855A7B">
      <w:rPr>
        <w:rFonts w:ascii="Times New Roman" w:hAnsi="Times New Roman" w:cs="Times New Roman"/>
        <w:sz w:val="24"/>
        <w:szCs w:val="24"/>
      </w:rPr>
      <w:instrText xml:space="preserve"> PAGE  \* Arabic  \* MERGEFORMAT </w:instrText>
    </w:r>
    <w:r w:rsidRPr="00855A7B">
      <w:rPr>
        <w:rFonts w:ascii="Times New Roman" w:hAnsi="Times New Roman" w:cs="Times New Roman"/>
        <w:sz w:val="24"/>
        <w:szCs w:val="24"/>
      </w:rPr>
      <w:fldChar w:fldCharType="separate"/>
    </w:r>
    <w:r>
      <w:rPr>
        <w:rFonts w:ascii="Times New Roman" w:hAnsi="Times New Roman" w:cs="Times New Roman"/>
        <w:noProof/>
        <w:sz w:val="24"/>
        <w:szCs w:val="24"/>
      </w:rPr>
      <w:t>1</w:t>
    </w:r>
    <w:r w:rsidRPr="00855A7B">
      <w:rPr>
        <w:rFonts w:ascii="Times New Roman" w:hAnsi="Times New Roman" w:cs="Times New Roman"/>
        <w:sz w:val="24"/>
        <w:szCs w:val="24"/>
      </w:rPr>
      <w:fldChar w:fldCharType="end"/>
    </w:r>
    <w:r w:rsidRPr="00855A7B">
      <w:rPr>
        <w:rFonts w:ascii="Times New Roman" w:hAnsi="Times New Roman" w:cs="Times New Roman"/>
        <w:sz w:val="24"/>
        <w:szCs w:val="24"/>
      </w:rPr>
      <w:t xml:space="preserve"> of </w:t>
    </w:r>
    <w:r w:rsidRPr="00855A7B">
      <w:rPr>
        <w:rFonts w:ascii="Times New Roman" w:hAnsi="Times New Roman" w:cs="Times New Roman"/>
        <w:sz w:val="24"/>
        <w:szCs w:val="24"/>
      </w:rPr>
      <w:fldChar w:fldCharType="begin"/>
    </w:r>
    <w:r w:rsidRPr="00855A7B">
      <w:rPr>
        <w:rFonts w:ascii="Times New Roman" w:hAnsi="Times New Roman" w:cs="Times New Roman"/>
        <w:sz w:val="24"/>
        <w:szCs w:val="24"/>
      </w:rPr>
      <w:instrText xml:space="preserve"> NUMPAGES  \* Arabic  \* MERGEFORMAT </w:instrText>
    </w:r>
    <w:r w:rsidRPr="00855A7B">
      <w:rPr>
        <w:rFonts w:ascii="Times New Roman" w:hAnsi="Times New Roman" w:cs="Times New Roman"/>
        <w:sz w:val="24"/>
        <w:szCs w:val="24"/>
      </w:rPr>
      <w:fldChar w:fldCharType="separate"/>
    </w:r>
    <w:r>
      <w:rPr>
        <w:rFonts w:ascii="Times New Roman" w:hAnsi="Times New Roman" w:cs="Times New Roman"/>
        <w:noProof/>
        <w:sz w:val="24"/>
        <w:szCs w:val="24"/>
      </w:rPr>
      <w:t>9</w:t>
    </w:r>
    <w:r w:rsidRPr="00855A7B"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36F16" w14:textId="77777777" w:rsidR="0096179A" w:rsidRDefault="0096179A" w:rsidP="00D4663F">
      <w:r>
        <w:separator/>
      </w:r>
    </w:p>
  </w:footnote>
  <w:footnote w:type="continuationSeparator" w:id="0">
    <w:p w14:paraId="62AD35D7" w14:textId="77777777" w:rsidR="0096179A" w:rsidRDefault="0096179A" w:rsidP="00D46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55294" w14:textId="3883275D" w:rsidR="008B1BAE" w:rsidRPr="00A938D5" w:rsidRDefault="008B1BAE" w:rsidP="00A938D5">
    <w:pPr>
      <w:spacing w:line="259" w:lineRule="exact"/>
      <w:ind w:right="865"/>
      <w:rPr>
        <w:rFonts w:ascii="Lucida Calligraphy" w:eastAsia="Lucida Calligraphy" w:hAnsi="Lucida Calligraphy" w:cs="Lucida Calligraphy"/>
        <w:sz w:val="24"/>
        <w:szCs w:val="24"/>
      </w:rPr>
    </w:pPr>
    <w:r w:rsidRPr="007A7F3B">
      <w:rPr>
        <w:rFonts w:ascii="Lucida Calligraphy" w:eastAsia="Lucida Calligraphy" w:hAnsi="Lucida Calligraphy" w:cs="Lucida Calligraphy"/>
        <w:spacing w:val="1"/>
        <w:position w:val="2"/>
        <w:sz w:val="16"/>
        <w:szCs w:val="16"/>
      </w:rPr>
      <w:t xml:space="preserve">Revised </w:t>
    </w:r>
    <w:r w:rsidR="00237A99">
      <w:rPr>
        <w:rFonts w:ascii="Lucida Calligraphy" w:eastAsia="Lucida Calligraphy" w:hAnsi="Lucida Calligraphy" w:cs="Lucida Calligraphy"/>
        <w:spacing w:val="1"/>
        <w:position w:val="2"/>
        <w:sz w:val="16"/>
        <w:szCs w:val="16"/>
      </w:rPr>
      <w:t>February 16, 2024</w:t>
    </w:r>
    <w:r w:rsidRPr="007A7F3B">
      <w:rPr>
        <w:rFonts w:ascii="Lucida Calligraphy" w:eastAsia="Lucida Calligraphy" w:hAnsi="Lucida Calligraphy" w:cs="Lucida Calligraphy"/>
        <w:spacing w:val="1"/>
        <w:position w:val="2"/>
        <w:sz w:val="16"/>
        <w:szCs w:val="16"/>
      </w:rPr>
      <w:t xml:space="preserve">                    </w:t>
    </w:r>
    <w:r w:rsidR="007A7F3B">
      <w:rPr>
        <w:rFonts w:ascii="Lucida Calligraphy" w:eastAsia="Lucida Calligraphy" w:hAnsi="Lucida Calligraphy" w:cs="Lucida Calligraphy"/>
        <w:spacing w:val="1"/>
        <w:position w:val="2"/>
        <w:sz w:val="16"/>
        <w:szCs w:val="16"/>
      </w:rPr>
      <w:t xml:space="preserve">                </w:t>
    </w:r>
  </w:p>
  <w:p w14:paraId="34EF57FA" w14:textId="0F3E8BF0" w:rsidR="000D78DA" w:rsidRPr="007A7F3B" w:rsidRDefault="00237A99" w:rsidP="000D78DA">
    <w:pPr>
      <w:spacing w:line="259" w:lineRule="exact"/>
      <w:ind w:right="865"/>
      <w:rPr>
        <w:rFonts w:ascii="Lucida Calligraphy" w:eastAsia="Lucida Calligraphy" w:hAnsi="Lucida Calligraphy" w:cs="Lucida Calligraphy"/>
        <w:spacing w:val="1"/>
        <w:position w:val="2"/>
        <w:sz w:val="16"/>
        <w:szCs w:val="16"/>
      </w:rPr>
    </w:pPr>
    <w:r>
      <w:rPr>
        <w:rFonts w:ascii="Lucida Calligraphy" w:eastAsia="Lucida Calligraphy" w:hAnsi="Lucida Calligraphy" w:cs="Lucida Calligraphy"/>
        <w:spacing w:val="1"/>
        <w:position w:val="2"/>
        <w:sz w:val="16"/>
        <w:szCs w:val="16"/>
      </w:rPr>
      <w:t xml:space="preserve">April 25, 2007    </w:t>
    </w:r>
    <w:r>
      <w:rPr>
        <w:rFonts w:ascii="Lucida Calligraphy" w:eastAsia="Lucida Calligraphy" w:hAnsi="Lucida Calligraphy" w:cs="Lucida Calligraphy"/>
        <w:spacing w:val="1"/>
        <w:position w:val="2"/>
        <w:sz w:val="16"/>
        <w:szCs w:val="16"/>
      </w:rPr>
      <w:tab/>
      <w:t xml:space="preserve">             </w:t>
    </w:r>
    <w:r w:rsidR="000D78DA">
      <w:rPr>
        <w:rFonts w:ascii="Lucida Calligraphy" w:eastAsia="Lucida Calligraphy" w:hAnsi="Lucida Calligraphy" w:cs="Lucida Calligraphy"/>
        <w:spacing w:val="1"/>
        <w:position w:val="2"/>
        <w:sz w:val="24"/>
        <w:szCs w:val="24"/>
      </w:rPr>
      <w:t xml:space="preserve">                        </w:t>
    </w:r>
    <w:r w:rsidR="00AB373A">
      <w:rPr>
        <w:rFonts w:ascii="Lucida Calligraphy" w:eastAsia="Lucida Calligraphy" w:hAnsi="Lucida Calligraphy" w:cs="Lucida Calligraphy"/>
        <w:spacing w:val="1"/>
        <w:position w:val="2"/>
        <w:sz w:val="24"/>
        <w:szCs w:val="24"/>
      </w:rPr>
      <w:tab/>
    </w:r>
    <w:r w:rsidR="000D78DA" w:rsidRPr="00855A7B">
      <w:rPr>
        <w:rFonts w:ascii="Lucida Calligraphy" w:eastAsia="Lucida Calligraphy" w:hAnsi="Lucida Calligraphy" w:cs="Lucida Calligraphy"/>
        <w:spacing w:val="1"/>
        <w:position w:val="2"/>
        <w:sz w:val="24"/>
        <w:szCs w:val="24"/>
      </w:rPr>
      <w:t>Stat</w:t>
    </w:r>
    <w:r w:rsidR="000D78DA" w:rsidRPr="00855A7B">
      <w:rPr>
        <w:rFonts w:ascii="Lucida Calligraphy" w:eastAsia="Lucida Calligraphy" w:hAnsi="Lucida Calligraphy" w:cs="Lucida Calligraphy"/>
        <w:position w:val="2"/>
        <w:sz w:val="24"/>
        <w:szCs w:val="24"/>
      </w:rPr>
      <w:t>e</w:t>
    </w:r>
    <w:r w:rsidR="000D78DA" w:rsidRPr="00855A7B">
      <w:rPr>
        <w:rFonts w:ascii="Lucida Calligraphy" w:eastAsia="Lucida Calligraphy" w:hAnsi="Lucida Calligraphy" w:cs="Lucida Calligraphy"/>
        <w:spacing w:val="-3"/>
        <w:position w:val="2"/>
        <w:sz w:val="24"/>
        <w:szCs w:val="24"/>
      </w:rPr>
      <w:t xml:space="preserve"> </w:t>
    </w:r>
    <w:r w:rsidR="000D78DA" w:rsidRPr="00855A7B">
      <w:rPr>
        <w:rFonts w:ascii="Lucida Calligraphy" w:eastAsia="Lucida Calligraphy" w:hAnsi="Lucida Calligraphy" w:cs="Lucida Calligraphy"/>
        <w:spacing w:val="1"/>
        <w:position w:val="2"/>
        <w:sz w:val="24"/>
        <w:szCs w:val="24"/>
      </w:rPr>
      <w:t>o</w:t>
    </w:r>
    <w:r w:rsidR="000D78DA" w:rsidRPr="00855A7B">
      <w:rPr>
        <w:rFonts w:ascii="Lucida Calligraphy" w:eastAsia="Lucida Calligraphy" w:hAnsi="Lucida Calligraphy" w:cs="Lucida Calligraphy"/>
        <w:position w:val="2"/>
        <w:sz w:val="24"/>
        <w:szCs w:val="24"/>
      </w:rPr>
      <w:t>f</w:t>
    </w:r>
    <w:r w:rsidR="000D78DA" w:rsidRPr="00855A7B">
      <w:rPr>
        <w:rFonts w:ascii="Lucida Calligraphy" w:eastAsia="Lucida Calligraphy" w:hAnsi="Lucida Calligraphy" w:cs="Lucida Calligraphy"/>
        <w:spacing w:val="1"/>
        <w:position w:val="2"/>
        <w:sz w:val="24"/>
        <w:szCs w:val="24"/>
      </w:rPr>
      <w:t xml:space="preserve"> </w:t>
    </w:r>
    <w:r w:rsidR="000D78DA" w:rsidRPr="00855A7B">
      <w:rPr>
        <w:rFonts w:ascii="Lucida Calligraphy" w:eastAsia="Lucida Calligraphy" w:hAnsi="Lucida Calligraphy" w:cs="Lucida Calligraphy"/>
        <w:spacing w:val="1"/>
        <w:w w:val="99"/>
        <w:position w:val="2"/>
        <w:sz w:val="24"/>
        <w:szCs w:val="24"/>
      </w:rPr>
      <w:t>Georgia</w:t>
    </w:r>
  </w:p>
  <w:p w14:paraId="11CDA733" w14:textId="6D8B34FA" w:rsidR="008B1BAE" w:rsidRPr="00855A7B" w:rsidRDefault="000D78DA" w:rsidP="00237A99">
    <w:pPr>
      <w:ind w:left="704" w:right="-36" w:firstLine="736"/>
      <w:rPr>
        <w:rFonts w:ascii="Lucida Calligraphy" w:eastAsia="Lucida Calligraphy" w:hAnsi="Lucida Calligraphy" w:cs="Lucida Calligraphy"/>
        <w:spacing w:val="1"/>
        <w:w w:val="99"/>
        <w:sz w:val="24"/>
        <w:szCs w:val="24"/>
      </w:rPr>
    </w:pPr>
    <w:r>
      <w:rPr>
        <w:rFonts w:ascii="Lucida Calligraphy" w:eastAsia="Lucida Calligraphy" w:hAnsi="Lucida Calligraphy" w:cs="Lucida Calligraphy"/>
        <w:spacing w:val="1"/>
        <w:sz w:val="16"/>
        <w:szCs w:val="16"/>
      </w:rPr>
      <w:t xml:space="preserve">                  </w:t>
    </w:r>
    <w:r w:rsidR="007A7F3B">
      <w:rPr>
        <w:rFonts w:ascii="Lucida Calligraphy" w:eastAsia="Lucida Calligraphy" w:hAnsi="Lucida Calligraphy" w:cs="Lucida Calligraphy"/>
        <w:spacing w:val="1"/>
        <w:sz w:val="16"/>
        <w:szCs w:val="16"/>
      </w:rPr>
      <w:t xml:space="preserve">                 </w:t>
    </w:r>
    <w:r w:rsidR="00AB373A">
      <w:rPr>
        <w:rFonts w:ascii="Lucida Calligraphy" w:eastAsia="Lucida Calligraphy" w:hAnsi="Lucida Calligraphy" w:cs="Lucida Calligraphy"/>
        <w:spacing w:val="1"/>
        <w:sz w:val="16"/>
        <w:szCs w:val="16"/>
      </w:rPr>
      <w:tab/>
    </w:r>
    <w:r w:rsidR="008B1BAE" w:rsidRPr="00855A7B">
      <w:rPr>
        <w:rFonts w:ascii="Lucida Calligraphy" w:eastAsia="Lucida Calligraphy" w:hAnsi="Lucida Calligraphy" w:cs="Lucida Calligraphy"/>
        <w:spacing w:val="1"/>
        <w:sz w:val="24"/>
        <w:szCs w:val="24"/>
      </w:rPr>
      <w:t>Departmen</w:t>
    </w:r>
    <w:r w:rsidR="008B1BAE" w:rsidRPr="00855A7B">
      <w:rPr>
        <w:rFonts w:ascii="Lucida Calligraphy" w:eastAsia="Lucida Calligraphy" w:hAnsi="Lucida Calligraphy" w:cs="Lucida Calligraphy"/>
        <w:sz w:val="24"/>
        <w:szCs w:val="24"/>
      </w:rPr>
      <w:t>t</w:t>
    </w:r>
    <w:r w:rsidR="008B1BAE" w:rsidRPr="00855A7B">
      <w:rPr>
        <w:rFonts w:ascii="Lucida Calligraphy" w:eastAsia="Lucida Calligraphy" w:hAnsi="Lucida Calligraphy" w:cs="Lucida Calligraphy"/>
        <w:spacing w:val="-12"/>
        <w:sz w:val="24"/>
        <w:szCs w:val="24"/>
      </w:rPr>
      <w:t xml:space="preserve"> </w:t>
    </w:r>
    <w:r w:rsidR="008B1BAE" w:rsidRPr="00855A7B">
      <w:rPr>
        <w:rFonts w:ascii="Lucida Calligraphy" w:eastAsia="Lucida Calligraphy" w:hAnsi="Lucida Calligraphy" w:cs="Lucida Calligraphy"/>
        <w:spacing w:val="1"/>
        <w:sz w:val="24"/>
        <w:szCs w:val="24"/>
      </w:rPr>
      <w:t>o</w:t>
    </w:r>
    <w:r w:rsidR="008B1BAE" w:rsidRPr="00855A7B">
      <w:rPr>
        <w:rFonts w:ascii="Lucida Calligraphy" w:eastAsia="Lucida Calligraphy" w:hAnsi="Lucida Calligraphy" w:cs="Lucida Calligraphy"/>
        <w:sz w:val="24"/>
        <w:szCs w:val="24"/>
      </w:rPr>
      <w:t>f</w:t>
    </w:r>
    <w:r w:rsidR="008B1BAE" w:rsidRPr="00855A7B">
      <w:rPr>
        <w:rFonts w:ascii="Lucida Calligraphy" w:eastAsia="Lucida Calligraphy" w:hAnsi="Lucida Calligraphy" w:cs="Lucida Calligraphy"/>
        <w:spacing w:val="1"/>
        <w:sz w:val="24"/>
        <w:szCs w:val="24"/>
      </w:rPr>
      <w:t xml:space="preserve"> </w:t>
    </w:r>
    <w:r w:rsidR="008B1BAE" w:rsidRPr="00855A7B">
      <w:rPr>
        <w:rFonts w:ascii="Lucida Calligraphy" w:eastAsia="Lucida Calligraphy" w:hAnsi="Lucida Calligraphy" w:cs="Lucida Calligraphy"/>
        <w:spacing w:val="1"/>
        <w:w w:val="99"/>
        <w:sz w:val="24"/>
        <w:szCs w:val="24"/>
      </w:rPr>
      <w:t>Transportation</w:t>
    </w:r>
  </w:p>
  <w:p w14:paraId="1994022E" w14:textId="77777777" w:rsidR="008B1BAE" w:rsidRDefault="008B1BAE" w:rsidP="00D4663F">
    <w:pPr>
      <w:ind w:left="-16" w:right="-36"/>
      <w:jc w:val="center"/>
      <w:rPr>
        <w:rFonts w:ascii="Lucida Calligraphy" w:eastAsia="Lucida Calligraphy" w:hAnsi="Lucida Calligraphy" w:cs="Lucida Calligraphy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722AD584" wp14:editId="704E11C6">
              <wp:simplePos x="0" y="0"/>
              <wp:positionH relativeFrom="page">
                <wp:posOffset>502920</wp:posOffset>
              </wp:positionH>
              <wp:positionV relativeFrom="page">
                <wp:posOffset>1028700</wp:posOffset>
              </wp:positionV>
              <wp:extent cx="6804660" cy="106680"/>
              <wp:effectExtent l="0" t="0" r="0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804660" cy="106680"/>
                        <a:chOff x="1379" y="1787"/>
                        <a:chExt cx="10202" cy="91"/>
                      </a:xfrm>
                    </wpg:grpSpPr>
                    <wpg:grpSp>
                      <wpg:cNvPr id="2" name="Group 6"/>
                      <wpg:cNvGrpSpPr>
                        <a:grpSpLocks/>
                      </wpg:cNvGrpSpPr>
                      <wpg:grpSpPr bwMode="auto">
                        <a:xfrm>
                          <a:off x="1410" y="1847"/>
                          <a:ext cx="10140" cy="2"/>
                          <a:chOff x="1410" y="1847"/>
                          <a:chExt cx="10140" cy="2"/>
                        </a:xfrm>
                      </wpg:grpSpPr>
                      <wps:wsp>
                        <wps:cNvPr id="3" name="Freeform 7"/>
                        <wps:cNvSpPr>
                          <a:spLocks/>
                        </wps:cNvSpPr>
                        <wps:spPr bwMode="auto">
                          <a:xfrm>
                            <a:off x="1410" y="1847"/>
                            <a:ext cx="10140" cy="2"/>
                          </a:xfrm>
                          <a:custGeom>
                            <a:avLst/>
                            <a:gdLst>
                              <a:gd name="T0" fmla="+- 0 1410 1410"/>
                              <a:gd name="T1" fmla="*/ T0 w 10140"/>
                              <a:gd name="T2" fmla="+- 0 11550 1410"/>
                              <a:gd name="T3" fmla="*/ T2 w 10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140">
                                <a:moveTo>
                                  <a:pt x="0" y="0"/>
                                </a:moveTo>
                                <a:lnTo>
                                  <a:pt x="10140" y="0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4" name="Group 4"/>
                      <wpg:cNvGrpSpPr>
                        <a:grpSpLocks/>
                      </wpg:cNvGrpSpPr>
                      <wpg:grpSpPr bwMode="auto">
                        <a:xfrm>
                          <a:off x="1410" y="1795"/>
                          <a:ext cx="10140" cy="2"/>
                          <a:chOff x="1410" y="1795"/>
                          <a:chExt cx="10140" cy="2"/>
                        </a:xfrm>
                      </wpg:grpSpPr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1410" y="1795"/>
                            <a:ext cx="10140" cy="2"/>
                          </a:xfrm>
                          <a:custGeom>
                            <a:avLst/>
                            <a:gdLst>
                              <a:gd name="T0" fmla="+- 0 1410 1410"/>
                              <a:gd name="T1" fmla="*/ T0 w 10140"/>
                              <a:gd name="T2" fmla="+- 0 11550 1410"/>
                              <a:gd name="T3" fmla="*/ T2 w 101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140">
                                <a:moveTo>
                                  <a:pt x="0" y="0"/>
                                </a:moveTo>
                                <a:lnTo>
                                  <a:pt x="10140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62242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>
          <w:pict>
            <v:group w14:anchorId="2E6064CE" id="Group 3" o:spid="_x0000_s1026" style="position:absolute;margin-left:39.6pt;margin-top:81pt;width:535.8pt;height:8.4pt;z-index:-251658240;mso-position-horizontal-relative:page;mso-position-vertical-relative:page" coordorigin="1379,1787" coordsize="10202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">
              <v:group id="Group 6" o:spid="_x0000_s1027" style="position:absolute;left:1410;top:1847;width:10140;height:2" coordorigin="1410,1847" coordsize="10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shape id="Freeform 7" o:spid="_x0000_s1028" style="position:absolute;left:1410;top:1847;width:10140;height:2;visibility:visible;mso-wrap-style:square;v-text-anchor:top" coordsize="10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" path="m,l10140,e" filled="f" strokecolor="black [3213]" strokeweight="3.1pt">
                  <v:path arrowok="t" o:connecttype="custom" o:connectlocs="0,0;10140,0" o:connectangles="0,0"/>
                </v:shape>
              </v:group>
              <v:group id="Group 4" o:spid="_x0000_s1029" style="position:absolute;left:1410;top:1795;width:10140;height:2" coordorigin="1410,1795" coordsize="10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<v:shape id="Freeform 5" o:spid="_x0000_s1030" style="position:absolute;left:1410;top:1795;width:10140;height:2;visibility:visible;mso-wrap-style:square;v-text-anchor:top" coordsize="101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" path="m,l10140,e" filled="f" strokecolor="#622423" strokeweight=".82pt">
                  <v:path arrowok="t" o:connecttype="custom" o:connectlocs="0,0;10140,0" o:connectangles="0,0"/>
                </v:shape>
              </v:group>
              <w10:wrap anchorx="page" anchory="page"/>
            </v:group>
          </w:pict>
        </mc:Fallback>
      </mc:AlternateContent>
    </w:r>
  </w:p>
  <w:p w14:paraId="5E247075" w14:textId="77777777" w:rsidR="008B1BAE" w:rsidRDefault="008B1BAE" w:rsidP="00D4663F">
    <w:pPr>
      <w:tabs>
        <w:tab w:val="left" w:pos="4460"/>
      </w:tabs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A6F5D"/>
    <w:multiLevelType w:val="hybridMultilevel"/>
    <w:tmpl w:val="2362EDE8"/>
    <w:lvl w:ilvl="0" w:tplc="E7809DAC">
      <w:start w:val="1"/>
      <w:numFmt w:val="upperLetter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6D8C0B80">
      <w:start w:val="1"/>
      <w:numFmt w:val="decimal"/>
      <w:lvlText w:val="%2."/>
      <w:lvlJc w:val="left"/>
      <w:pPr>
        <w:ind w:left="1440" w:hanging="36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64F55"/>
    <w:multiLevelType w:val="hybridMultilevel"/>
    <w:tmpl w:val="598E1AB6"/>
    <w:lvl w:ilvl="0" w:tplc="6D8C0B80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AC041D"/>
    <w:multiLevelType w:val="hybridMultilevel"/>
    <w:tmpl w:val="0092230E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7804BA2"/>
    <w:multiLevelType w:val="hybridMultilevel"/>
    <w:tmpl w:val="9B3CB880"/>
    <w:lvl w:ilvl="0" w:tplc="E7809DAC">
      <w:start w:val="1"/>
      <w:numFmt w:val="upperLetter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83AFC"/>
    <w:multiLevelType w:val="hybridMultilevel"/>
    <w:tmpl w:val="448878B0"/>
    <w:lvl w:ilvl="0" w:tplc="B2224916">
      <w:start w:val="1"/>
      <w:numFmt w:val="upp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30BAC"/>
    <w:multiLevelType w:val="hybridMultilevel"/>
    <w:tmpl w:val="A6E4F080"/>
    <w:lvl w:ilvl="0" w:tplc="E7809DAC">
      <w:start w:val="1"/>
      <w:numFmt w:val="upperLetter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63089"/>
    <w:multiLevelType w:val="hybridMultilevel"/>
    <w:tmpl w:val="12F83268"/>
    <w:lvl w:ilvl="0" w:tplc="04090015">
      <w:start w:val="1"/>
      <w:numFmt w:val="upp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D2AC0"/>
    <w:multiLevelType w:val="hybridMultilevel"/>
    <w:tmpl w:val="9A287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8025A4"/>
    <w:multiLevelType w:val="hybridMultilevel"/>
    <w:tmpl w:val="DFD44AB6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00934CB"/>
    <w:multiLevelType w:val="hybridMultilevel"/>
    <w:tmpl w:val="9C2E1A5C"/>
    <w:lvl w:ilvl="0" w:tplc="E7809DAC">
      <w:start w:val="1"/>
      <w:numFmt w:val="upperLetter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65211"/>
    <w:multiLevelType w:val="hybridMultilevel"/>
    <w:tmpl w:val="397A602E"/>
    <w:lvl w:ilvl="0" w:tplc="04090015">
      <w:start w:val="1"/>
      <w:numFmt w:val="upp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D00C06"/>
    <w:multiLevelType w:val="hybridMultilevel"/>
    <w:tmpl w:val="6C30DE4C"/>
    <w:lvl w:ilvl="0" w:tplc="04090015">
      <w:start w:val="1"/>
      <w:numFmt w:val="upperLetter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8CA645A"/>
    <w:multiLevelType w:val="hybridMultilevel"/>
    <w:tmpl w:val="277AEE02"/>
    <w:lvl w:ilvl="0" w:tplc="6D8C0B80">
      <w:start w:val="1"/>
      <w:numFmt w:val="decimal"/>
      <w:lvlText w:val="%1."/>
      <w:lvlJc w:val="left"/>
      <w:pPr>
        <w:ind w:left="270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3" w15:restartNumberingAfterBreak="0">
    <w:nsid w:val="3FC47FCE"/>
    <w:multiLevelType w:val="hybridMultilevel"/>
    <w:tmpl w:val="C7CA14CC"/>
    <w:lvl w:ilvl="0" w:tplc="04090015">
      <w:start w:val="1"/>
      <w:numFmt w:val="upp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C81FDA"/>
    <w:multiLevelType w:val="hybridMultilevel"/>
    <w:tmpl w:val="7BD4E8A2"/>
    <w:lvl w:ilvl="0" w:tplc="0409000F">
      <w:start w:val="1"/>
      <w:numFmt w:val="decimal"/>
      <w:lvlText w:val="%1."/>
      <w:lvlJc w:val="left"/>
      <w:pPr>
        <w:ind w:left="16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 w15:restartNumberingAfterBreak="0">
    <w:nsid w:val="475F5884"/>
    <w:multiLevelType w:val="hybridMultilevel"/>
    <w:tmpl w:val="C7CA14CC"/>
    <w:lvl w:ilvl="0" w:tplc="04090015">
      <w:start w:val="1"/>
      <w:numFmt w:val="upp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7C5F1C"/>
    <w:multiLevelType w:val="hybridMultilevel"/>
    <w:tmpl w:val="8A92ABD8"/>
    <w:lvl w:ilvl="0" w:tplc="04090015">
      <w:start w:val="1"/>
      <w:numFmt w:val="upp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BC6BC9"/>
    <w:multiLevelType w:val="hybridMultilevel"/>
    <w:tmpl w:val="0F6868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79D69FC"/>
    <w:multiLevelType w:val="hybridMultilevel"/>
    <w:tmpl w:val="665C5D6C"/>
    <w:lvl w:ilvl="0" w:tplc="F3F0CA1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817B3"/>
    <w:multiLevelType w:val="hybridMultilevel"/>
    <w:tmpl w:val="DA1AA6EC"/>
    <w:lvl w:ilvl="0" w:tplc="04090015">
      <w:start w:val="1"/>
      <w:numFmt w:val="upp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725933"/>
    <w:multiLevelType w:val="hybridMultilevel"/>
    <w:tmpl w:val="AAEA62C4"/>
    <w:lvl w:ilvl="0" w:tplc="6D8C0B80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D100A85"/>
    <w:multiLevelType w:val="hybridMultilevel"/>
    <w:tmpl w:val="BDAE3A0A"/>
    <w:lvl w:ilvl="0" w:tplc="0409000F">
      <w:start w:val="1"/>
      <w:numFmt w:val="decimal"/>
      <w:lvlText w:val="%1."/>
      <w:lvlJc w:val="left"/>
      <w:pPr>
        <w:ind w:left="16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5D1412C4"/>
    <w:multiLevelType w:val="hybridMultilevel"/>
    <w:tmpl w:val="A23A1054"/>
    <w:lvl w:ilvl="0" w:tplc="04090015">
      <w:start w:val="1"/>
      <w:numFmt w:val="upp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16318"/>
    <w:multiLevelType w:val="hybridMultilevel"/>
    <w:tmpl w:val="B2367136"/>
    <w:lvl w:ilvl="0" w:tplc="04090015">
      <w:start w:val="1"/>
      <w:numFmt w:val="upp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1875E2"/>
    <w:multiLevelType w:val="hybridMultilevel"/>
    <w:tmpl w:val="511C14A2"/>
    <w:lvl w:ilvl="0" w:tplc="E7809DAC">
      <w:start w:val="1"/>
      <w:numFmt w:val="upperLetter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6D8C0B80">
      <w:start w:val="1"/>
      <w:numFmt w:val="decimal"/>
      <w:lvlText w:val="%2."/>
      <w:lvlJc w:val="left"/>
      <w:pPr>
        <w:ind w:left="1440" w:hanging="36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ED7B82"/>
    <w:multiLevelType w:val="hybridMultilevel"/>
    <w:tmpl w:val="C36A61B6"/>
    <w:lvl w:ilvl="0" w:tplc="B2224916">
      <w:start w:val="1"/>
      <w:numFmt w:val="upperLetter"/>
      <w:lvlText w:val="%1."/>
      <w:lvlJc w:val="left"/>
      <w:pPr>
        <w:ind w:left="90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85C6430"/>
    <w:multiLevelType w:val="hybridMultilevel"/>
    <w:tmpl w:val="A1CEFA5C"/>
    <w:lvl w:ilvl="0" w:tplc="04090015">
      <w:start w:val="1"/>
      <w:numFmt w:val="upp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E82B0B"/>
    <w:multiLevelType w:val="hybridMultilevel"/>
    <w:tmpl w:val="E5EACD5E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B137B6A"/>
    <w:multiLevelType w:val="hybridMultilevel"/>
    <w:tmpl w:val="E06C40DA"/>
    <w:lvl w:ilvl="0" w:tplc="D3482438">
      <w:start w:val="1"/>
      <w:numFmt w:val="lowerLetter"/>
      <w:lvlText w:val="%1."/>
      <w:lvlJc w:val="left"/>
      <w:pPr>
        <w:ind w:left="16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9" w15:restartNumberingAfterBreak="0">
    <w:nsid w:val="6D396BDF"/>
    <w:multiLevelType w:val="hybridMultilevel"/>
    <w:tmpl w:val="B2E45034"/>
    <w:lvl w:ilvl="0" w:tplc="D3482438">
      <w:start w:val="1"/>
      <w:numFmt w:val="lowerLetter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EA461F1"/>
    <w:multiLevelType w:val="hybridMultilevel"/>
    <w:tmpl w:val="EFD8F378"/>
    <w:lvl w:ilvl="0" w:tplc="04090019">
      <w:start w:val="1"/>
      <w:numFmt w:val="lowerLetter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1" w15:restartNumberingAfterBreak="0">
    <w:nsid w:val="71A478D9"/>
    <w:multiLevelType w:val="hybridMultilevel"/>
    <w:tmpl w:val="A1CEFA5C"/>
    <w:lvl w:ilvl="0" w:tplc="04090015">
      <w:start w:val="1"/>
      <w:numFmt w:val="upp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FF0DCC"/>
    <w:multiLevelType w:val="hybridMultilevel"/>
    <w:tmpl w:val="E3E43344"/>
    <w:lvl w:ilvl="0" w:tplc="04090015">
      <w:start w:val="1"/>
      <w:numFmt w:val="upp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59758F"/>
    <w:multiLevelType w:val="hybridMultilevel"/>
    <w:tmpl w:val="781E8F44"/>
    <w:lvl w:ilvl="0" w:tplc="6D8C0B80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9A2E10"/>
    <w:multiLevelType w:val="hybridMultilevel"/>
    <w:tmpl w:val="C6EE481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FAB279C"/>
    <w:multiLevelType w:val="hybridMultilevel"/>
    <w:tmpl w:val="73085C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5"/>
  </w:num>
  <w:num w:numId="3">
    <w:abstractNumId w:val="12"/>
  </w:num>
  <w:num w:numId="4">
    <w:abstractNumId w:val="18"/>
  </w:num>
  <w:num w:numId="5">
    <w:abstractNumId w:val="5"/>
  </w:num>
  <w:num w:numId="6">
    <w:abstractNumId w:val="20"/>
  </w:num>
  <w:num w:numId="7">
    <w:abstractNumId w:val="9"/>
  </w:num>
  <w:num w:numId="8">
    <w:abstractNumId w:val="1"/>
  </w:num>
  <w:num w:numId="9">
    <w:abstractNumId w:val="33"/>
  </w:num>
  <w:num w:numId="10">
    <w:abstractNumId w:val="24"/>
  </w:num>
  <w:num w:numId="11">
    <w:abstractNumId w:val="0"/>
  </w:num>
  <w:num w:numId="12">
    <w:abstractNumId w:val="2"/>
  </w:num>
  <w:num w:numId="13">
    <w:abstractNumId w:val="22"/>
  </w:num>
  <w:num w:numId="14">
    <w:abstractNumId w:val="21"/>
  </w:num>
  <w:num w:numId="15">
    <w:abstractNumId w:val="30"/>
  </w:num>
  <w:num w:numId="16">
    <w:abstractNumId w:val="28"/>
  </w:num>
  <w:num w:numId="17">
    <w:abstractNumId w:val="14"/>
  </w:num>
  <w:num w:numId="18">
    <w:abstractNumId w:val="27"/>
  </w:num>
  <w:num w:numId="19">
    <w:abstractNumId w:val="29"/>
  </w:num>
  <w:num w:numId="20">
    <w:abstractNumId w:val="34"/>
  </w:num>
  <w:num w:numId="21">
    <w:abstractNumId w:val="8"/>
  </w:num>
  <w:num w:numId="22">
    <w:abstractNumId w:val="13"/>
  </w:num>
  <w:num w:numId="23">
    <w:abstractNumId w:val="11"/>
  </w:num>
  <w:num w:numId="24">
    <w:abstractNumId w:val="15"/>
  </w:num>
  <w:num w:numId="25">
    <w:abstractNumId w:val="32"/>
  </w:num>
  <w:num w:numId="26">
    <w:abstractNumId w:val="16"/>
  </w:num>
  <w:num w:numId="27">
    <w:abstractNumId w:val="23"/>
  </w:num>
  <w:num w:numId="28">
    <w:abstractNumId w:val="4"/>
  </w:num>
  <w:num w:numId="29">
    <w:abstractNumId w:val="25"/>
  </w:num>
  <w:num w:numId="30">
    <w:abstractNumId w:val="19"/>
  </w:num>
  <w:num w:numId="31">
    <w:abstractNumId w:val="26"/>
  </w:num>
  <w:num w:numId="32">
    <w:abstractNumId w:val="6"/>
  </w:num>
  <w:num w:numId="33">
    <w:abstractNumId w:val="10"/>
  </w:num>
  <w:num w:numId="34">
    <w:abstractNumId w:val="31"/>
  </w:num>
  <w:num w:numId="35">
    <w:abstractNumId w:val="17"/>
  </w:num>
  <w:num w:numId="36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44A"/>
    <w:rsid w:val="00007AEA"/>
    <w:rsid w:val="00022FF5"/>
    <w:rsid w:val="0005084D"/>
    <w:rsid w:val="00053385"/>
    <w:rsid w:val="0008519C"/>
    <w:rsid w:val="000934CC"/>
    <w:rsid w:val="000A094A"/>
    <w:rsid w:val="000B19CD"/>
    <w:rsid w:val="000D6609"/>
    <w:rsid w:val="000D78DA"/>
    <w:rsid w:val="000E6240"/>
    <w:rsid w:val="000F119B"/>
    <w:rsid w:val="0010253F"/>
    <w:rsid w:val="00106948"/>
    <w:rsid w:val="001231AC"/>
    <w:rsid w:val="00130472"/>
    <w:rsid w:val="00131DFA"/>
    <w:rsid w:val="00153F67"/>
    <w:rsid w:val="001802D0"/>
    <w:rsid w:val="001879E9"/>
    <w:rsid w:val="00191DBD"/>
    <w:rsid w:val="00192DE9"/>
    <w:rsid w:val="00195EA1"/>
    <w:rsid w:val="001B2226"/>
    <w:rsid w:val="001B7A97"/>
    <w:rsid w:val="001C3475"/>
    <w:rsid w:val="001C36A4"/>
    <w:rsid w:val="001C39D1"/>
    <w:rsid w:val="001C71C6"/>
    <w:rsid w:val="001C72DC"/>
    <w:rsid w:val="0021283B"/>
    <w:rsid w:val="00213D89"/>
    <w:rsid w:val="00216B04"/>
    <w:rsid w:val="00223B3E"/>
    <w:rsid w:val="00231C27"/>
    <w:rsid w:val="0023413F"/>
    <w:rsid w:val="00236C21"/>
    <w:rsid w:val="00237A99"/>
    <w:rsid w:val="002435B6"/>
    <w:rsid w:val="00267CFE"/>
    <w:rsid w:val="00276549"/>
    <w:rsid w:val="00284ED9"/>
    <w:rsid w:val="002C4F48"/>
    <w:rsid w:val="002D4B56"/>
    <w:rsid w:val="002F39F4"/>
    <w:rsid w:val="002F4225"/>
    <w:rsid w:val="002F5F35"/>
    <w:rsid w:val="00303B75"/>
    <w:rsid w:val="00304609"/>
    <w:rsid w:val="00336F32"/>
    <w:rsid w:val="003412CF"/>
    <w:rsid w:val="00343BD3"/>
    <w:rsid w:val="0034434B"/>
    <w:rsid w:val="00344677"/>
    <w:rsid w:val="00366E78"/>
    <w:rsid w:val="00385A7A"/>
    <w:rsid w:val="00392203"/>
    <w:rsid w:val="003948D4"/>
    <w:rsid w:val="003959CB"/>
    <w:rsid w:val="003A0D91"/>
    <w:rsid w:val="003B4648"/>
    <w:rsid w:val="003E2843"/>
    <w:rsid w:val="003F37E0"/>
    <w:rsid w:val="004110DE"/>
    <w:rsid w:val="00411D24"/>
    <w:rsid w:val="00415E83"/>
    <w:rsid w:val="004367A0"/>
    <w:rsid w:val="004438AB"/>
    <w:rsid w:val="004454BA"/>
    <w:rsid w:val="00445BD8"/>
    <w:rsid w:val="00462F06"/>
    <w:rsid w:val="004801B4"/>
    <w:rsid w:val="004A01C6"/>
    <w:rsid w:val="004C1509"/>
    <w:rsid w:val="004D4842"/>
    <w:rsid w:val="004E16EF"/>
    <w:rsid w:val="004F55EF"/>
    <w:rsid w:val="004F657C"/>
    <w:rsid w:val="005041D5"/>
    <w:rsid w:val="00504AC9"/>
    <w:rsid w:val="00504BCB"/>
    <w:rsid w:val="00506E62"/>
    <w:rsid w:val="00512FDD"/>
    <w:rsid w:val="00515925"/>
    <w:rsid w:val="00520983"/>
    <w:rsid w:val="0052644A"/>
    <w:rsid w:val="00534806"/>
    <w:rsid w:val="00541D3D"/>
    <w:rsid w:val="0055606E"/>
    <w:rsid w:val="00586527"/>
    <w:rsid w:val="00587AFE"/>
    <w:rsid w:val="00590817"/>
    <w:rsid w:val="005928EC"/>
    <w:rsid w:val="00593C00"/>
    <w:rsid w:val="005D2CF3"/>
    <w:rsid w:val="00612F62"/>
    <w:rsid w:val="00617A1F"/>
    <w:rsid w:val="00626B62"/>
    <w:rsid w:val="00630597"/>
    <w:rsid w:val="00636B27"/>
    <w:rsid w:val="006613D2"/>
    <w:rsid w:val="00667C0B"/>
    <w:rsid w:val="006A3C5D"/>
    <w:rsid w:val="006B03E5"/>
    <w:rsid w:val="006C755F"/>
    <w:rsid w:val="006D6C7C"/>
    <w:rsid w:val="007013ED"/>
    <w:rsid w:val="00706FDC"/>
    <w:rsid w:val="007176EB"/>
    <w:rsid w:val="007209CD"/>
    <w:rsid w:val="00720F7F"/>
    <w:rsid w:val="007262B5"/>
    <w:rsid w:val="0074664A"/>
    <w:rsid w:val="00760061"/>
    <w:rsid w:val="00766334"/>
    <w:rsid w:val="00796405"/>
    <w:rsid w:val="007A7F3B"/>
    <w:rsid w:val="007B7D95"/>
    <w:rsid w:val="007D7406"/>
    <w:rsid w:val="007E4CB9"/>
    <w:rsid w:val="007F734F"/>
    <w:rsid w:val="0081246F"/>
    <w:rsid w:val="00832DB0"/>
    <w:rsid w:val="00834803"/>
    <w:rsid w:val="00855A7B"/>
    <w:rsid w:val="00862A8C"/>
    <w:rsid w:val="008742DE"/>
    <w:rsid w:val="00875B7D"/>
    <w:rsid w:val="008931BA"/>
    <w:rsid w:val="008A4073"/>
    <w:rsid w:val="008B1BAE"/>
    <w:rsid w:val="008D7DCB"/>
    <w:rsid w:val="008E7F1C"/>
    <w:rsid w:val="008F56D1"/>
    <w:rsid w:val="00954151"/>
    <w:rsid w:val="009558EF"/>
    <w:rsid w:val="0096179A"/>
    <w:rsid w:val="00966E3E"/>
    <w:rsid w:val="009931A9"/>
    <w:rsid w:val="009931CC"/>
    <w:rsid w:val="009B0EDD"/>
    <w:rsid w:val="009B28B2"/>
    <w:rsid w:val="009E4810"/>
    <w:rsid w:val="00A01958"/>
    <w:rsid w:val="00A12491"/>
    <w:rsid w:val="00A156C1"/>
    <w:rsid w:val="00A171D4"/>
    <w:rsid w:val="00A207AA"/>
    <w:rsid w:val="00A36169"/>
    <w:rsid w:val="00A56F8D"/>
    <w:rsid w:val="00A57BC5"/>
    <w:rsid w:val="00A642D4"/>
    <w:rsid w:val="00A87E06"/>
    <w:rsid w:val="00A938D5"/>
    <w:rsid w:val="00AA472F"/>
    <w:rsid w:val="00AB36B3"/>
    <w:rsid w:val="00AB373A"/>
    <w:rsid w:val="00AB3893"/>
    <w:rsid w:val="00AF77AF"/>
    <w:rsid w:val="00B01008"/>
    <w:rsid w:val="00B05286"/>
    <w:rsid w:val="00B12331"/>
    <w:rsid w:val="00B214C6"/>
    <w:rsid w:val="00B27D8D"/>
    <w:rsid w:val="00B32BE6"/>
    <w:rsid w:val="00B6186C"/>
    <w:rsid w:val="00BA7960"/>
    <w:rsid w:val="00BC4FA9"/>
    <w:rsid w:val="00BC6875"/>
    <w:rsid w:val="00BD1B97"/>
    <w:rsid w:val="00BD2E06"/>
    <w:rsid w:val="00BE55E9"/>
    <w:rsid w:val="00BE7BF0"/>
    <w:rsid w:val="00BF04A4"/>
    <w:rsid w:val="00C3301C"/>
    <w:rsid w:val="00C41CB5"/>
    <w:rsid w:val="00C46F28"/>
    <w:rsid w:val="00C52755"/>
    <w:rsid w:val="00C90363"/>
    <w:rsid w:val="00C913E4"/>
    <w:rsid w:val="00C965E7"/>
    <w:rsid w:val="00CC2148"/>
    <w:rsid w:val="00CC6736"/>
    <w:rsid w:val="00CF1EDE"/>
    <w:rsid w:val="00CF278A"/>
    <w:rsid w:val="00D0204B"/>
    <w:rsid w:val="00D06172"/>
    <w:rsid w:val="00D16C85"/>
    <w:rsid w:val="00D24429"/>
    <w:rsid w:val="00D26D02"/>
    <w:rsid w:val="00D4663F"/>
    <w:rsid w:val="00D520E2"/>
    <w:rsid w:val="00D879CE"/>
    <w:rsid w:val="00D97EAD"/>
    <w:rsid w:val="00DB7512"/>
    <w:rsid w:val="00DD356B"/>
    <w:rsid w:val="00DD5DA8"/>
    <w:rsid w:val="00DE6CBB"/>
    <w:rsid w:val="00E10B05"/>
    <w:rsid w:val="00E171E6"/>
    <w:rsid w:val="00E53226"/>
    <w:rsid w:val="00E62986"/>
    <w:rsid w:val="00E86FBD"/>
    <w:rsid w:val="00E967F3"/>
    <w:rsid w:val="00EA136C"/>
    <w:rsid w:val="00EB7E9A"/>
    <w:rsid w:val="00ED1B0E"/>
    <w:rsid w:val="00EF4995"/>
    <w:rsid w:val="00F12C23"/>
    <w:rsid w:val="00F15961"/>
    <w:rsid w:val="00F216AB"/>
    <w:rsid w:val="00F236A2"/>
    <w:rsid w:val="00F329DF"/>
    <w:rsid w:val="00F32D76"/>
    <w:rsid w:val="00F62348"/>
    <w:rsid w:val="00F63AF0"/>
    <w:rsid w:val="00F81720"/>
    <w:rsid w:val="00F86964"/>
    <w:rsid w:val="00FA10D5"/>
    <w:rsid w:val="00FB75EB"/>
    <w:rsid w:val="00FC76CE"/>
    <w:rsid w:val="00FE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9F3757"/>
  <w15:docId w15:val="{AE6A1D26-CF1D-46E8-8DEA-2CCC7A693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CF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97E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EAD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6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663F"/>
    <w:rPr>
      <w:rFonts w:ascii="Arial" w:eastAsiaTheme="minorEastAsia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466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663F"/>
    <w:rPr>
      <w:rFonts w:ascii="Arial" w:eastAsiaTheme="minorEastAsia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4663F"/>
    <w:rPr>
      <w:color w:val="808080"/>
    </w:rPr>
  </w:style>
  <w:style w:type="paragraph" w:styleId="ListParagraph">
    <w:name w:val="List Paragraph"/>
    <w:basedOn w:val="Normal"/>
    <w:uiPriority w:val="34"/>
    <w:qFormat/>
    <w:rsid w:val="001B2226"/>
    <w:pPr>
      <w:widowControl w:val="0"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0934CC"/>
    <w:pPr>
      <w:widowControl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williams\Desktop\New%20Designers%20Checklist%20(restricted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3BB0A8D01EE44808627583C725C14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92BDD6-1F59-41BE-9139-3C805E46C902}"/>
      </w:docPartPr>
      <w:docPartBody>
        <w:p w:rsidR="00276378" w:rsidRDefault="00035D3D">
          <w:pPr>
            <w:pStyle w:val="F3BB0A8D01EE44808627583C725C144E"/>
          </w:pPr>
          <w:r w:rsidRPr="00CC2148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Click here to enter a date.</w:t>
          </w:r>
        </w:p>
      </w:docPartBody>
    </w:docPart>
    <w:docPart>
      <w:docPartPr>
        <w:name w:val="8E96CF797DDA45A7BDB0F4D7F96AE1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1CD614-50BB-492D-B646-16319968F1E1}"/>
      </w:docPartPr>
      <w:docPartBody>
        <w:p w:rsidR="00276378" w:rsidRDefault="00035D3D">
          <w:pPr>
            <w:pStyle w:val="8E96CF797DDA45A7BDB0F4D7F96AE11F"/>
          </w:pPr>
          <w:r w:rsidRPr="00CC2148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Click here to enter text.</w:t>
          </w:r>
        </w:p>
      </w:docPartBody>
    </w:docPart>
    <w:docPart>
      <w:docPartPr>
        <w:name w:val="D860BFEBF9F445D1A8A18D0F825938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92744F-1551-4F7E-966B-AC0C5EFDD70F}"/>
      </w:docPartPr>
      <w:docPartBody>
        <w:p w:rsidR="00276378" w:rsidRDefault="00035D3D">
          <w:pPr>
            <w:pStyle w:val="D860BFEBF9F445D1A8A18D0F825938C6"/>
          </w:pPr>
          <w:r w:rsidRPr="00CC2148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Click here to enter text.</w:t>
          </w:r>
        </w:p>
      </w:docPartBody>
    </w:docPart>
    <w:docPart>
      <w:docPartPr>
        <w:name w:val="4C81A16241D245738A8FB71751F26C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E77A3E-FF46-49F6-8F61-4D06D3F7A168}"/>
      </w:docPartPr>
      <w:docPartBody>
        <w:p w:rsidR="00276378" w:rsidRDefault="00035D3D">
          <w:pPr>
            <w:pStyle w:val="4C81A16241D245738A8FB71751F26C1E"/>
          </w:pPr>
          <w:r w:rsidRPr="00CC2148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Click here to enter text.</w:t>
          </w:r>
        </w:p>
      </w:docPartBody>
    </w:docPart>
    <w:docPart>
      <w:docPartPr>
        <w:name w:val="933D4DDC70AC47478F48E3B383FD20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55696-DB17-4189-8A17-808E567EF584}"/>
      </w:docPartPr>
      <w:docPartBody>
        <w:p w:rsidR="00276378" w:rsidRDefault="00035D3D">
          <w:pPr>
            <w:pStyle w:val="933D4DDC70AC47478F48E3B383FD20B6"/>
          </w:pPr>
          <w:r w:rsidRPr="00CC2148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Click here to enter text.</w:t>
          </w:r>
        </w:p>
      </w:docPartBody>
    </w:docPart>
    <w:docPart>
      <w:docPartPr>
        <w:name w:val="CBB7AA242E384C7DA54B10EB815C7A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EDCC6A-035E-460B-8513-73C7B4E5589D}"/>
      </w:docPartPr>
      <w:docPartBody>
        <w:p w:rsidR="00276378" w:rsidRDefault="00035D3D">
          <w:pPr>
            <w:pStyle w:val="CBB7AA242E384C7DA54B10EB815C7A7A"/>
          </w:pPr>
          <w:r w:rsidRPr="00CC2148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Click here to enter a date.</w:t>
          </w:r>
        </w:p>
      </w:docPartBody>
    </w:docPart>
    <w:docPart>
      <w:docPartPr>
        <w:name w:val="F6CF156ADBC14682BE538528220E53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E310C2-200D-46A7-B167-D0664714865E}"/>
      </w:docPartPr>
      <w:docPartBody>
        <w:p w:rsidR="00276378" w:rsidRDefault="00035D3D">
          <w:pPr>
            <w:pStyle w:val="F6CF156ADBC14682BE538528220E536E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62933E7670584844994A7D250AACA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AFE052-92F9-4074-81A7-1AC0B2E59CD7}"/>
      </w:docPartPr>
      <w:docPartBody>
        <w:p w:rsidR="00276378" w:rsidRDefault="00035D3D">
          <w:pPr>
            <w:pStyle w:val="62933E7670584844994A7D250AACAE8A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ED14F157BF1F41C59C5EC26313DE92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477CB-9DCA-4B68-93A5-8243F8CB31B4}"/>
      </w:docPartPr>
      <w:docPartBody>
        <w:p w:rsidR="00276378" w:rsidRDefault="00035D3D">
          <w:pPr>
            <w:pStyle w:val="ED14F157BF1F41C59C5EC26313DE925F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C854333F419043AE8E1750E1AF6B73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FF685C-8E36-47B5-8C1C-730BEF513EF7}"/>
      </w:docPartPr>
      <w:docPartBody>
        <w:p w:rsidR="00276378" w:rsidRDefault="00035D3D">
          <w:pPr>
            <w:pStyle w:val="C854333F419043AE8E1750E1AF6B7366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0A8418C99D344CC2A1D313A1CF332E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CCEA0-8A57-4E2C-ACBF-04CE41093A21}"/>
      </w:docPartPr>
      <w:docPartBody>
        <w:p w:rsidR="00276378" w:rsidRDefault="00035D3D">
          <w:pPr>
            <w:pStyle w:val="0A8418C99D344CC2A1D313A1CF332E27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06EE7B07BFFD483EBE0EC370FDE908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E31D7B-EDF2-43E5-BD44-233833746859}"/>
      </w:docPartPr>
      <w:docPartBody>
        <w:p w:rsidR="00276378" w:rsidRDefault="00035D3D">
          <w:pPr>
            <w:pStyle w:val="06EE7B07BFFD483EBE0EC370FDE908AA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p>
      </w:docPartBody>
    </w:docPart>
    <w:docPart>
      <w:docPartPr>
        <w:name w:val="3525CFCD6BB449148F570E38B507B3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28DF75-42B2-4E63-92A8-4B48BA96A2FA}"/>
      </w:docPartPr>
      <w:docPartBody>
        <w:p w:rsidR="00276378" w:rsidRDefault="00035D3D">
          <w:pPr>
            <w:pStyle w:val="3525CFCD6BB449148F570E38B507B335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p>
      </w:docPartBody>
    </w:docPart>
    <w:docPart>
      <w:docPartPr>
        <w:name w:val="6924751CA1A34A16A4520412CA1ED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AAFA5-B481-4104-B9DB-AF120FEA3C94}"/>
      </w:docPartPr>
      <w:docPartBody>
        <w:p w:rsidR="00276378" w:rsidRDefault="00035D3D">
          <w:pPr>
            <w:pStyle w:val="6924751CA1A34A16A4520412CA1EDA9B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p>
      </w:docPartBody>
    </w:docPart>
    <w:docPart>
      <w:docPartPr>
        <w:name w:val="89B2103EE40A46DFB74707A20BD9E4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B85CA0-8B39-432A-9248-FE2A9F03B714}"/>
      </w:docPartPr>
      <w:docPartBody>
        <w:p w:rsidR="00276378" w:rsidRDefault="00035D3D">
          <w:pPr>
            <w:pStyle w:val="89B2103EE40A46DFB74707A20BD9E48F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p>
      </w:docPartBody>
    </w:docPart>
    <w:docPart>
      <w:docPartPr>
        <w:name w:val="592BFA299B184B76BC14AE7C897CBA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262F8D-59CD-4848-855D-4DD927F78D9E}"/>
      </w:docPartPr>
      <w:docPartBody>
        <w:p w:rsidR="00276378" w:rsidRDefault="00035D3D">
          <w:pPr>
            <w:pStyle w:val="592BFA299B184B76BC14AE7C897CBAE8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p>
      </w:docPartBody>
    </w:docPart>
    <w:docPart>
      <w:docPartPr>
        <w:name w:val="E5CDBE1812A54CB4979C71F934AF75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FB8908-E56E-43E3-81F4-725C5764191D}"/>
      </w:docPartPr>
      <w:docPartBody>
        <w:p w:rsidR="00276378" w:rsidRDefault="00035D3D">
          <w:pPr>
            <w:pStyle w:val="E5CDBE1812A54CB4979C71F934AF7546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p>
      </w:docPartBody>
    </w:docPart>
    <w:docPart>
      <w:docPartPr>
        <w:name w:val="1321805617F844C3B301110A9FAD1F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FE9DFE-E5EE-4710-B397-71540E5B3FDD}"/>
      </w:docPartPr>
      <w:docPartBody>
        <w:p w:rsidR="00276378" w:rsidRDefault="00035D3D">
          <w:pPr>
            <w:pStyle w:val="1321805617F844C3B301110A9FAD1F66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p>
      </w:docPartBody>
    </w:docPart>
    <w:docPart>
      <w:docPartPr>
        <w:name w:val="723DE9C705754D59A63C143C53425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3C9B8A-3443-4BB4-9674-60A4181F5ED3}"/>
      </w:docPartPr>
      <w:docPartBody>
        <w:p w:rsidR="00276378" w:rsidRDefault="00035D3D">
          <w:pPr>
            <w:pStyle w:val="723DE9C705754D59A63C143C534259F4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p>
      </w:docPartBody>
    </w:docPart>
    <w:docPart>
      <w:docPartPr>
        <w:name w:val="B9ACE80EB5804DE7936499781B8C6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8BB12-8804-4000-9D4E-BF49E8590926}"/>
      </w:docPartPr>
      <w:docPartBody>
        <w:p w:rsidR="00276378" w:rsidRDefault="00035D3D">
          <w:pPr>
            <w:pStyle w:val="B9ACE80EB5804DE7936499781B8C6206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p>
      </w:docPartBody>
    </w:docPart>
    <w:docPart>
      <w:docPartPr>
        <w:name w:val="65AB76DF5766449C92B7B0BECB8075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3AB311-0CAB-4928-A4AF-7D1F39D88996}"/>
      </w:docPartPr>
      <w:docPartBody>
        <w:p w:rsidR="00276378" w:rsidRDefault="00035D3D">
          <w:pPr>
            <w:pStyle w:val="65AB76DF5766449C92B7B0BECB8075C9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p>
      </w:docPartBody>
    </w:docPart>
    <w:docPart>
      <w:docPartPr>
        <w:name w:val="638808D4AB1B49BC8835B478F05C6A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541D0A-11E8-4E48-9E7F-97CB85F50BA0}"/>
      </w:docPartPr>
      <w:docPartBody>
        <w:p w:rsidR="00276378" w:rsidRDefault="00035D3D">
          <w:pPr>
            <w:pStyle w:val="638808D4AB1B49BC8835B478F05C6A38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p>
      </w:docPartBody>
    </w:docPart>
    <w:docPart>
      <w:docPartPr>
        <w:name w:val="E24ED089328E4C1AA10EB5916859CA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FFDF66-F5D9-498E-9BDC-3CBFFFE63B34}"/>
      </w:docPartPr>
      <w:docPartBody>
        <w:p w:rsidR="00276378" w:rsidRDefault="00035D3D">
          <w:pPr>
            <w:pStyle w:val="E24ED089328E4C1AA10EB5916859CAD5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p>
      </w:docPartBody>
    </w:docPart>
    <w:docPart>
      <w:docPartPr>
        <w:name w:val="4B50CAFEE8AB440F842BB50D4317FE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3EC1F4-2EDD-480F-B951-2F4DB4A10C0D}"/>
      </w:docPartPr>
      <w:docPartBody>
        <w:p w:rsidR="00276378" w:rsidRDefault="00035D3D">
          <w:pPr>
            <w:pStyle w:val="4B50CAFEE8AB440F842BB50D4317FE73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E87F9F9C61964BCEA2090BFB2D1FF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6A8D7E-B645-4D87-B0D3-3BD85D32A900}"/>
      </w:docPartPr>
      <w:docPartBody>
        <w:p w:rsidR="00276378" w:rsidRDefault="00035D3D">
          <w:pPr>
            <w:pStyle w:val="E87F9F9C61964BCEA2090BFB2D1FF9C3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F95449F6DC594A3B9AE080DB75CE08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F68A51-D7FC-4C21-B3AB-7BCDAE8A79EB}"/>
      </w:docPartPr>
      <w:docPartBody>
        <w:p w:rsidR="00276378" w:rsidRDefault="00035D3D">
          <w:pPr>
            <w:pStyle w:val="F95449F6DC594A3B9AE080DB75CE08FC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289CE8B3F8EA45F9B4C7B50FA96E2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87D18A-7A4E-4F36-BE39-77657CB15914}"/>
      </w:docPartPr>
      <w:docPartBody>
        <w:p w:rsidR="00276378" w:rsidRDefault="00035D3D">
          <w:pPr>
            <w:pStyle w:val="289CE8B3F8EA45F9B4C7B50FA96E264C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59F9AA0346E14FE5AD25E423188C60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1C997A-F29F-4EA5-B8F2-FC10BE83C73B}"/>
      </w:docPartPr>
      <w:docPartBody>
        <w:p w:rsidR="00276378" w:rsidRDefault="00035D3D">
          <w:pPr>
            <w:pStyle w:val="59F9AA0346E14FE5AD25E423188C6032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B1A1957135ED4223AC9F0B0E5F3C95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3ED7E0-8A48-40E4-A55B-3499A8117ED3}"/>
      </w:docPartPr>
      <w:docPartBody>
        <w:p w:rsidR="00276378" w:rsidRDefault="00035D3D">
          <w:pPr>
            <w:pStyle w:val="B1A1957135ED4223AC9F0B0E5F3C95EC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p>
      </w:docPartBody>
    </w:docPart>
    <w:docPart>
      <w:docPartPr>
        <w:name w:val="EBBCC532B74B45C08C9EE43840D8AD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E97781-5C89-4789-A578-C6C01FE5AD68}"/>
      </w:docPartPr>
      <w:docPartBody>
        <w:p w:rsidR="00276378" w:rsidRDefault="00035D3D">
          <w:pPr>
            <w:pStyle w:val="EBBCC532B74B45C08C9EE43840D8ADF2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p>
      </w:docPartBody>
    </w:docPart>
    <w:docPart>
      <w:docPartPr>
        <w:name w:val="AF89A6B80A38433F9138778F54C0FD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0FEE24-16E0-4FA6-88A2-7DEBB773EE68}"/>
      </w:docPartPr>
      <w:docPartBody>
        <w:p w:rsidR="00276378" w:rsidRDefault="00035D3D">
          <w:pPr>
            <w:pStyle w:val="AF89A6B80A38433F9138778F54C0FD58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p>
      </w:docPartBody>
    </w:docPart>
    <w:docPart>
      <w:docPartPr>
        <w:name w:val="4A1CF6A302C646E08906A149832B95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A06B8-2456-440C-B8EF-CF3ACE8320DD}"/>
      </w:docPartPr>
      <w:docPartBody>
        <w:p w:rsidR="00276378" w:rsidRDefault="00035D3D">
          <w:pPr>
            <w:pStyle w:val="4A1CF6A302C646E08906A149832B9582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p>
      </w:docPartBody>
    </w:docPart>
    <w:docPart>
      <w:docPartPr>
        <w:name w:val="AA70E53EFC0A4E1EB65114F39065B9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D72BCF-B56B-4F6E-B8E8-8D46E20080A9}"/>
      </w:docPartPr>
      <w:docPartBody>
        <w:p w:rsidR="00276378" w:rsidRDefault="00035D3D">
          <w:pPr>
            <w:pStyle w:val="AA70E53EFC0A4E1EB65114F39065B916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p>
      </w:docPartBody>
    </w:docPart>
    <w:docPart>
      <w:docPartPr>
        <w:name w:val="B166226043064E3C8C6DB90E43E2CE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842B96-3E23-4186-93AF-AD3732D3B136}"/>
      </w:docPartPr>
      <w:docPartBody>
        <w:p w:rsidR="00276378" w:rsidRDefault="00035D3D">
          <w:pPr>
            <w:pStyle w:val="B166226043064E3C8C6DB90E43E2CE9C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p>
      </w:docPartBody>
    </w:docPart>
    <w:docPart>
      <w:docPartPr>
        <w:name w:val="16E14AC271044418B1DE21F1F88F97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959391-94A9-4DFD-83CE-A98202D2A257}"/>
      </w:docPartPr>
      <w:docPartBody>
        <w:p w:rsidR="00276378" w:rsidRDefault="00035D3D">
          <w:pPr>
            <w:pStyle w:val="16E14AC271044418B1DE21F1F88F97DE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A9E924403552470D84061345689F79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BDE8A3-5140-4549-96CE-E2D132D26491}"/>
      </w:docPartPr>
      <w:docPartBody>
        <w:p w:rsidR="00276378" w:rsidRDefault="00035D3D">
          <w:pPr>
            <w:pStyle w:val="A9E924403552470D84061345689F7997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p>
      </w:docPartBody>
    </w:docPart>
    <w:docPart>
      <w:docPartPr>
        <w:name w:val="2D9E5C1229914B0AB9FE89E01976D3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A0BB6F-142A-4306-BBEA-CB82FFBA7704}"/>
      </w:docPartPr>
      <w:docPartBody>
        <w:p w:rsidR="00276378" w:rsidRDefault="00035D3D">
          <w:pPr>
            <w:pStyle w:val="2D9E5C1229914B0AB9FE89E01976D3DF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p>
      </w:docPartBody>
    </w:docPart>
    <w:docPart>
      <w:docPartPr>
        <w:name w:val="4605C5DD2444417B8EA9A58D34017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22B335-8600-4564-B693-898F039A9438}"/>
      </w:docPartPr>
      <w:docPartBody>
        <w:p w:rsidR="00276378" w:rsidRDefault="00035D3D">
          <w:pPr>
            <w:pStyle w:val="4605C5DD2444417B8EA9A58D340175A4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p>
      </w:docPartBody>
    </w:docPart>
    <w:docPart>
      <w:docPartPr>
        <w:name w:val="3DF9B97DEBAE4F81BBAEA66C7A2DE5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25DB74-7B1A-4DCC-96C9-DD65522A5025}"/>
      </w:docPartPr>
      <w:docPartBody>
        <w:p w:rsidR="00276378" w:rsidRDefault="00035D3D">
          <w:pPr>
            <w:pStyle w:val="3DF9B97DEBAE4F81BBAEA66C7A2DE5AD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p>
      </w:docPartBody>
    </w:docPart>
    <w:docPart>
      <w:docPartPr>
        <w:name w:val="A1DC2DC305AA4C8FAD6F80E58872F2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FF1DB8-63B0-409C-A6D1-D14C3D184F77}"/>
      </w:docPartPr>
      <w:docPartBody>
        <w:p w:rsidR="00276378" w:rsidRDefault="00035D3D">
          <w:pPr>
            <w:pStyle w:val="A1DC2DC305AA4C8FAD6F80E58872F227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p>
      </w:docPartBody>
    </w:docPart>
    <w:docPart>
      <w:docPartPr>
        <w:name w:val="82160DFF52F04D6E9C53F11D0F57D2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2FDEC7-5832-4E07-A6F3-F80652B433D6}"/>
      </w:docPartPr>
      <w:docPartBody>
        <w:p w:rsidR="00276378" w:rsidRDefault="00035D3D">
          <w:pPr>
            <w:pStyle w:val="82160DFF52F04D6E9C53F11D0F57D29A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p>
      </w:docPartBody>
    </w:docPart>
    <w:docPart>
      <w:docPartPr>
        <w:name w:val="31ECE0D75BD04BC99B84DE450F569B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2F4593-2158-42DE-B2FF-6CBB29B383A2}"/>
      </w:docPartPr>
      <w:docPartBody>
        <w:p w:rsidR="00276378" w:rsidRDefault="00035D3D">
          <w:pPr>
            <w:pStyle w:val="31ECE0D75BD04BC99B84DE450F569B07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p>
      </w:docPartBody>
    </w:docPart>
    <w:docPart>
      <w:docPartPr>
        <w:name w:val="1E0232F17A144E15A687654D20F95E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A7C02A-44AF-493F-B474-57274D32D597}"/>
      </w:docPartPr>
      <w:docPartBody>
        <w:p w:rsidR="00276378" w:rsidRDefault="00035D3D">
          <w:pPr>
            <w:pStyle w:val="1E0232F17A144E15A687654D20F95EA4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p>
      </w:docPartBody>
    </w:docPart>
    <w:docPart>
      <w:docPartPr>
        <w:name w:val="A821C4F476874A0884020B5036FE92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EADFE5-040B-4C19-9624-B460B03C5386}"/>
      </w:docPartPr>
      <w:docPartBody>
        <w:p w:rsidR="00276378" w:rsidRDefault="00035D3D">
          <w:pPr>
            <w:pStyle w:val="A821C4F476874A0884020B5036FE92DE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D2D48FDCBDA8455887EEDE311B0A1E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06C207-720B-4A1E-880A-8BDCA863A6C8}"/>
      </w:docPartPr>
      <w:docPartBody>
        <w:p w:rsidR="00276378" w:rsidRDefault="00035D3D">
          <w:pPr>
            <w:pStyle w:val="D2D48FDCBDA8455887EEDE311B0A1E9A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45260EAED566490DAAA300A75186EF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05355A-0F09-4275-A4AA-B6AC8BA0A6D8}"/>
      </w:docPartPr>
      <w:docPartBody>
        <w:p w:rsidR="00276378" w:rsidRDefault="00035D3D">
          <w:pPr>
            <w:pStyle w:val="45260EAED566490DAAA300A75186EFE0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E92BAC53148247C9AD9382B9B8D0D9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514837-18A7-4266-8764-E5BB9FFBBF26}"/>
      </w:docPartPr>
      <w:docPartBody>
        <w:p w:rsidR="00276378" w:rsidRDefault="00035D3D">
          <w:pPr>
            <w:pStyle w:val="E92BAC53148247C9AD9382B9B8D0D9B2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83898006682549B08C7B36131769B4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3622AF-46BF-48B0-9690-1F44AF617E43}"/>
      </w:docPartPr>
      <w:docPartBody>
        <w:p w:rsidR="00276378" w:rsidRDefault="00035D3D">
          <w:pPr>
            <w:pStyle w:val="83898006682549B08C7B36131769B452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4D2D0FD1E8994912A5D1B74D4EE7FB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394134-3823-46EC-AD71-259138182425}"/>
      </w:docPartPr>
      <w:docPartBody>
        <w:p w:rsidR="00276378" w:rsidRDefault="00035D3D">
          <w:pPr>
            <w:pStyle w:val="4D2D0FD1E8994912A5D1B74D4EE7FB41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CFF563F407F945258D685293567FAB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E6BE07-3671-44E7-ADCE-7132BFED44EB}"/>
      </w:docPartPr>
      <w:docPartBody>
        <w:p w:rsidR="00276378" w:rsidRDefault="00035D3D">
          <w:pPr>
            <w:pStyle w:val="CFF563F407F945258D685293567FAB4B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6FBE726BC3354F69B8F6D58E7BC218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CF9B5E-B25B-46F4-BB79-C94933087434}"/>
      </w:docPartPr>
      <w:docPartBody>
        <w:p w:rsidR="00276378" w:rsidRDefault="00035D3D">
          <w:pPr>
            <w:pStyle w:val="6FBE726BC3354F69B8F6D58E7BC2184F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01517AF1B0CE4278AD21557D768C0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443C7C-649B-4450-BB05-B505808C6A81}"/>
      </w:docPartPr>
      <w:docPartBody>
        <w:p w:rsidR="00276378" w:rsidRDefault="00035D3D">
          <w:pPr>
            <w:pStyle w:val="01517AF1B0CE4278AD21557D768C0FE1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DFD0CA9199394696A300DDCE8E6209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5E47D1-AFD4-4981-AD4D-EB4D390DBAB0}"/>
      </w:docPartPr>
      <w:docPartBody>
        <w:p w:rsidR="00276378" w:rsidRDefault="00035D3D">
          <w:pPr>
            <w:pStyle w:val="DFD0CA9199394696A300DDCE8E6209F2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0278E93C92D4417E83E42D4CF09E12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602E4B-1CCD-467A-B4BE-53C74E428CF5}"/>
      </w:docPartPr>
      <w:docPartBody>
        <w:p w:rsidR="00276378" w:rsidRDefault="00035D3D">
          <w:pPr>
            <w:pStyle w:val="0278E93C92D4417E83E42D4CF09E12AF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EFF7679DD4F94E14BDB34F67DB23B1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B53EEE-D983-4AAD-96B5-F55DD1501FB8}"/>
      </w:docPartPr>
      <w:docPartBody>
        <w:p w:rsidR="00276378" w:rsidRDefault="00035D3D">
          <w:pPr>
            <w:pStyle w:val="EFF7679DD4F94E14BDB34F67DB23B1F5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38EA41C5E6C348339AFB9B2FFC0218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89A0BE-4941-487A-8F1A-24828B9E8F09}"/>
      </w:docPartPr>
      <w:docPartBody>
        <w:p w:rsidR="00276378" w:rsidRDefault="00035D3D">
          <w:pPr>
            <w:pStyle w:val="38EA41C5E6C348339AFB9B2FFC021887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55F2B2EC91C242CF9F5094F4C41404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F9D8CE-B0E6-45FE-B1F8-0C401E2FBA65}"/>
      </w:docPartPr>
      <w:docPartBody>
        <w:p w:rsidR="00276378" w:rsidRDefault="00035D3D">
          <w:pPr>
            <w:pStyle w:val="55F2B2EC91C242CF9F5094F4C4140496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F07B5FBCCDF14C4BBD40970E4F47AB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88887B-823C-4D42-B307-5E8FD585C34A}"/>
      </w:docPartPr>
      <w:docPartBody>
        <w:p w:rsidR="00276378" w:rsidRDefault="00035D3D">
          <w:pPr>
            <w:pStyle w:val="F07B5FBCCDF14C4BBD40970E4F47AB20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3F49908880D647C6AB939FD1F12C6C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6CF98B-0E89-4EC2-A2DD-1A4DB1D8FE0E}"/>
      </w:docPartPr>
      <w:docPartBody>
        <w:p w:rsidR="00276378" w:rsidRDefault="00035D3D">
          <w:pPr>
            <w:pStyle w:val="3F49908880D647C6AB939FD1F12C6C03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53DE71D3A419409990047037490CAC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BDEA90-B58F-486F-A5C5-567D1F26F2E8}"/>
      </w:docPartPr>
      <w:docPartBody>
        <w:p w:rsidR="00276378" w:rsidRDefault="00035D3D">
          <w:pPr>
            <w:pStyle w:val="53DE71D3A419409990047037490CACC1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CFC4C2D8B25945DDBF949527B68099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EBE33D-6D3C-4687-87CF-9F42F64F4E3B}"/>
      </w:docPartPr>
      <w:docPartBody>
        <w:p w:rsidR="00276378" w:rsidRDefault="00035D3D">
          <w:pPr>
            <w:pStyle w:val="CFC4C2D8B25945DDBF949527B68099FC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63B9094D297C42848B488EBDD0308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029317-42ED-4B29-911A-E54BC22D95FB}"/>
      </w:docPartPr>
      <w:docPartBody>
        <w:p w:rsidR="00276378" w:rsidRDefault="00035D3D">
          <w:pPr>
            <w:pStyle w:val="63B9094D297C42848B488EBDD0308CCF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762D6AE52C4541FE9DEFC949C9C30E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3E039E-B9BE-4642-9F13-E986BD7E10B9}"/>
      </w:docPartPr>
      <w:docPartBody>
        <w:p w:rsidR="00276378" w:rsidRDefault="00035D3D">
          <w:pPr>
            <w:pStyle w:val="762D6AE52C4541FE9DEFC949C9C30EA2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FB9AB7D4563A445DBF6AF2E11F765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275F09-EE69-42CD-A4D2-AAF4D9259043}"/>
      </w:docPartPr>
      <w:docPartBody>
        <w:p w:rsidR="00276378" w:rsidRDefault="00035D3D">
          <w:pPr>
            <w:pStyle w:val="FB9AB7D4563A445DBF6AF2E11F765190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CCBCFA9246914387AAB927EDC5591A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72DCBE-759F-45A2-AA54-3F7139770BFF}"/>
      </w:docPartPr>
      <w:docPartBody>
        <w:p w:rsidR="00276378" w:rsidRDefault="00035D3D">
          <w:pPr>
            <w:pStyle w:val="CCBCFA9246914387AAB927EDC5591A0F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8AB3D236C8E34F45B49D136EC92FAC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1940C9-2F38-49A5-B512-F1EE906E6382}"/>
      </w:docPartPr>
      <w:docPartBody>
        <w:p w:rsidR="00276378" w:rsidRDefault="00035D3D">
          <w:pPr>
            <w:pStyle w:val="8AB3D236C8E34F45B49D136EC92FAC17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12F844392FFB470C99E5FA8840BC88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71E52F-23B6-43C0-9B5A-6A6A6598BB29}"/>
      </w:docPartPr>
      <w:docPartBody>
        <w:p w:rsidR="00276378" w:rsidRDefault="00035D3D">
          <w:pPr>
            <w:pStyle w:val="12F844392FFB470C99E5FA8840BC888D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113742C0AF6A46EC930EA288AEF51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DA8B6A-9E5C-46D6-A1B6-3AF51DB40E4B}"/>
      </w:docPartPr>
      <w:docPartBody>
        <w:p w:rsidR="00276378" w:rsidRDefault="00035D3D">
          <w:pPr>
            <w:pStyle w:val="113742C0AF6A46EC930EA288AEF519C3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A55B175B855B4712ABBC92681E7598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CB5B9D-6C9C-483C-A90E-5FCC38CE329D}"/>
      </w:docPartPr>
      <w:docPartBody>
        <w:p w:rsidR="00276378" w:rsidRDefault="00035D3D">
          <w:pPr>
            <w:pStyle w:val="A55B175B855B4712ABBC92681E759847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28E337F066BB4E64892860E816882E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CB4705-68B6-48D3-B06F-C6BCB1365BC4}"/>
      </w:docPartPr>
      <w:docPartBody>
        <w:p w:rsidR="00276378" w:rsidRDefault="00035D3D">
          <w:pPr>
            <w:pStyle w:val="28E337F066BB4E64892860E816882E79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12714602B2264FB0A469D4361140C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A140F4-D534-43D0-A45A-79B0E712A216}"/>
      </w:docPartPr>
      <w:docPartBody>
        <w:p w:rsidR="00276378" w:rsidRDefault="00035D3D">
          <w:pPr>
            <w:pStyle w:val="12714602B2264FB0A469D4361140C7C6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78F548B9FE1D4A9CA8FCC26450EFDE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218FA9-D566-411E-9BE0-998C376F9C82}"/>
      </w:docPartPr>
      <w:docPartBody>
        <w:p w:rsidR="00276378" w:rsidRDefault="00035D3D">
          <w:pPr>
            <w:pStyle w:val="78F548B9FE1D4A9CA8FCC26450EFDE99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1347A671AAE648AABFF823F8292DCA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36D4EF-E7AE-4394-A09C-89F8FD626845}"/>
      </w:docPartPr>
      <w:docPartBody>
        <w:p w:rsidR="00276378" w:rsidRDefault="00035D3D">
          <w:pPr>
            <w:pStyle w:val="1347A671AAE648AABFF823F8292DCA1E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A3C7AFA7427D44499D72DA3032F2A0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FE2A06-D9A7-4107-9E9F-39C32A841717}"/>
      </w:docPartPr>
      <w:docPartBody>
        <w:p w:rsidR="00276378" w:rsidRDefault="00035D3D">
          <w:pPr>
            <w:pStyle w:val="A3C7AFA7427D44499D72DA3032F2A090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0149084D70E647E8B1A6C811828AF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89E3F3-D833-4A65-A93F-3834351CFD4F}"/>
      </w:docPartPr>
      <w:docPartBody>
        <w:p w:rsidR="00276378" w:rsidRDefault="00035D3D">
          <w:pPr>
            <w:pStyle w:val="0149084D70E647E8B1A6C811828AF409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8068C59215614BCDA87B03273357D1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C328B7-FF2F-4AE6-89D4-04CAA45312A2}"/>
      </w:docPartPr>
      <w:docPartBody>
        <w:p w:rsidR="00276378" w:rsidRDefault="00035D3D">
          <w:pPr>
            <w:pStyle w:val="8068C59215614BCDA87B03273357D113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B4D6556FAE794F1F80FC178307E0E0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6CB887-983D-4388-AAE9-08A08F6BA601}"/>
      </w:docPartPr>
      <w:docPartBody>
        <w:p w:rsidR="00276378" w:rsidRDefault="00035D3D">
          <w:pPr>
            <w:pStyle w:val="B4D6556FAE794F1F80FC178307E0E0AB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AE970CEB3C3F4381BB2FF95B6F10B2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1CB5D-A90D-4007-8591-12CBF21A6635}"/>
      </w:docPartPr>
      <w:docPartBody>
        <w:p w:rsidR="00276378" w:rsidRDefault="00035D3D">
          <w:pPr>
            <w:pStyle w:val="AE970CEB3C3F4381BB2FF95B6F10B2DC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DAD41D2DEEC64B9CBC446305EBC597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241A6C-D7A4-4AD3-A426-7AB26CB5B750}"/>
      </w:docPartPr>
      <w:docPartBody>
        <w:p w:rsidR="00276378" w:rsidRDefault="00035D3D">
          <w:pPr>
            <w:pStyle w:val="DAD41D2DEEC64B9CBC446305EBC5971D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CDCFCEBAAA3D48218E79A153720AD6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CE665-AD1F-4800-91D9-5CB2DC0B405C}"/>
      </w:docPartPr>
      <w:docPartBody>
        <w:p w:rsidR="00276378" w:rsidRDefault="00035D3D">
          <w:pPr>
            <w:pStyle w:val="CDCFCEBAAA3D48218E79A153720AD622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6BF6FBBCB8FF4FC4BA8469C6B01CF9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E87A92-5EB6-4AE7-B21C-7BA9F8138AC1}"/>
      </w:docPartPr>
      <w:docPartBody>
        <w:p w:rsidR="00276378" w:rsidRDefault="00035D3D">
          <w:pPr>
            <w:pStyle w:val="6BF6FBBCB8FF4FC4BA8469C6B01CF9A2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FB6CB183035F47B7AFA73FF14440F6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899BA8-CBF0-4670-9440-BBCF8727FD32}"/>
      </w:docPartPr>
      <w:docPartBody>
        <w:p w:rsidR="00276378" w:rsidRDefault="00035D3D">
          <w:pPr>
            <w:pStyle w:val="FB6CB183035F47B7AFA73FF14440F6F5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3582254A2F6145B88751D2DD80F176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AD7F4C-E280-4DC2-AC80-254AD5FD3398}"/>
      </w:docPartPr>
      <w:docPartBody>
        <w:p w:rsidR="00276378" w:rsidRDefault="00035D3D">
          <w:pPr>
            <w:pStyle w:val="3582254A2F6145B88751D2DD80F176F0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901B719D28F24558A7C80D88F5D838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76FAC-82EC-44A7-B144-82DEDD84875D}"/>
      </w:docPartPr>
      <w:docPartBody>
        <w:p w:rsidR="00276378" w:rsidRDefault="00035D3D">
          <w:pPr>
            <w:pStyle w:val="901B719D28F24558A7C80D88F5D83808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FCBEBBFB55F245D4A6B914820313C6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F9C841-D4FF-49A4-A28C-C64B3D495676}"/>
      </w:docPartPr>
      <w:docPartBody>
        <w:p w:rsidR="00276378" w:rsidRDefault="00035D3D">
          <w:pPr>
            <w:pStyle w:val="FCBEBBFB55F245D4A6B914820313C6BD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876B2EB4667A49AC8791A760CF875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4BB284-93E8-49D4-ABF6-E160D264FF22}"/>
      </w:docPartPr>
      <w:docPartBody>
        <w:p w:rsidR="00276378" w:rsidRDefault="00035D3D">
          <w:pPr>
            <w:pStyle w:val="876B2EB4667A49AC8791A760CF875AA0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605817B31B9748D39E70B163523B4B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E0052C-81F6-4745-9F33-5631B615DFCC}"/>
      </w:docPartPr>
      <w:docPartBody>
        <w:p w:rsidR="00276378" w:rsidRDefault="00035D3D">
          <w:pPr>
            <w:pStyle w:val="605817B31B9748D39E70B163523B4B9F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E7D29B30BC274F56BDB5DEBC7BA67D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C6C0F2-D99A-4D5C-A32C-87994234BF1B}"/>
      </w:docPartPr>
      <w:docPartBody>
        <w:p w:rsidR="00276378" w:rsidRDefault="00035D3D">
          <w:pPr>
            <w:pStyle w:val="E7D29B30BC274F56BDB5DEBC7BA67D09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F59EADA34E094DEEA61D8F0B95C226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5F5D3B-B0BB-4B9E-B27C-380149AD2E57}"/>
      </w:docPartPr>
      <w:docPartBody>
        <w:p w:rsidR="00276378" w:rsidRDefault="00035D3D">
          <w:pPr>
            <w:pStyle w:val="F59EADA34E094DEEA61D8F0B95C2262E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EFF200183FAA455BB8C56239DEDC47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B3B5BD-C9EF-4AF2-987A-829E676A9966}"/>
      </w:docPartPr>
      <w:docPartBody>
        <w:p w:rsidR="00276378" w:rsidRDefault="00035D3D">
          <w:pPr>
            <w:pStyle w:val="EFF200183FAA455BB8C56239DEDC47D5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94C14132E184450EB42E1184C27F72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01E280-430F-40DE-BE2F-567C13D87E34}"/>
      </w:docPartPr>
      <w:docPartBody>
        <w:p w:rsidR="00276378" w:rsidRDefault="00035D3D">
          <w:pPr>
            <w:pStyle w:val="94C14132E184450EB42E1184C27F72AE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8436E61CD2C9499DBB3747B3CB02EF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A84A68-9343-46EF-8514-E6E70071A60B}"/>
      </w:docPartPr>
      <w:docPartBody>
        <w:p w:rsidR="00276378" w:rsidRDefault="00035D3D">
          <w:pPr>
            <w:pStyle w:val="8436E61CD2C9499DBB3747B3CB02EF14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C84A5C62D2404FCC925450CBEB295A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9B0942-CB80-478B-A15B-DA8C7F1D3F0F}"/>
      </w:docPartPr>
      <w:docPartBody>
        <w:p w:rsidR="00276378" w:rsidRDefault="00035D3D">
          <w:pPr>
            <w:pStyle w:val="C84A5C62D2404FCC925450CBEB295A51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E095D325E6B640CFA1AF75971290BC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40FF8A-A1A6-4D1A-BDE1-9E708493F84F}"/>
      </w:docPartPr>
      <w:docPartBody>
        <w:p w:rsidR="00276378" w:rsidRDefault="00035D3D">
          <w:pPr>
            <w:pStyle w:val="E095D325E6B640CFA1AF75971290BC4F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6D7B7FB7124A4CBC92E181171237A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BD92EB-64E7-4874-BB9E-461C14B492CD}"/>
      </w:docPartPr>
      <w:docPartBody>
        <w:p w:rsidR="00276378" w:rsidRDefault="00035D3D">
          <w:pPr>
            <w:pStyle w:val="6D7B7FB7124A4CBC92E181171237A3A6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F4704DA4858F437E86BBDA9C1337B1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FDEEE5-D444-4757-915B-667DB7B0281B}"/>
      </w:docPartPr>
      <w:docPartBody>
        <w:p w:rsidR="00276378" w:rsidRDefault="00035D3D">
          <w:pPr>
            <w:pStyle w:val="F4704DA4858F437E86BBDA9C1337B17A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EFE5F1778F4142FA8B85FF02748C1C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DBE22-7B7D-4874-A0FA-7CDD802BE517}"/>
      </w:docPartPr>
      <w:docPartBody>
        <w:p w:rsidR="00276378" w:rsidRDefault="00035D3D">
          <w:pPr>
            <w:pStyle w:val="EFE5F1778F4142FA8B85FF02748C1C28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1A720585841845728955319898E21A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0E532B-30CC-404D-8835-FBDED1ABD768}"/>
      </w:docPartPr>
      <w:docPartBody>
        <w:p w:rsidR="00276378" w:rsidRDefault="00035D3D">
          <w:pPr>
            <w:pStyle w:val="1A720585841845728955319898E21A86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CA087A0ACECB451FA04ABE4BE88B57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74CF6-4C93-420B-A702-BAB0C54405D5}"/>
      </w:docPartPr>
      <w:docPartBody>
        <w:p w:rsidR="00276378" w:rsidRDefault="00035D3D">
          <w:pPr>
            <w:pStyle w:val="CA087A0ACECB451FA04ABE4BE88B5782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39821D199175473186DF3970C42361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4E0B74-8A6C-40C8-BFC3-595B30F269E1}"/>
      </w:docPartPr>
      <w:docPartBody>
        <w:p w:rsidR="00276378" w:rsidRDefault="00035D3D">
          <w:pPr>
            <w:pStyle w:val="39821D199175473186DF3970C42361CE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77D4A42CEAFE43A18B89F942863BCB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2B638B-C63D-4B3A-B847-C99DA500E1EE}"/>
      </w:docPartPr>
      <w:docPartBody>
        <w:p w:rsidR="00276378" w:rsidRDefault="00035D3D">
          <w:pPr>
            <w:pStyle w:val="77D4A42CEAFE43A18B89F942863BCB51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5B3BECC9009B4E7EB2A4C440A46B2C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1B1145-0AF5-470D-90CD-496DA65DF189}"/>
      </w:docPartPr>
      <w:docPartBody>
        <w:p w:rsidR="00276378" w:rsidRDefault="00035D3D">
          <w:pPr>
            <w:pStyle w:val="5B3BECC9009B4E7EB2A4C440A46B2C00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1BAB593C3CDC46879FDA7B2C4F96A5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86FF29-6FB1-43E0-A1E3-5A5192EDDD5A}"/>
      </w:docPartPr>
      <w:docPartBody>
        <w:p w:rsidR="00276378" w:rsidRDefault="00035D3D">
          <w:pPr>
            <w:pStyle w:val="1BAB593C3CDC46879FDA7B2C4F96A518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400603D437444492BE6A8D3547364B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F9E40D-0F1D-4C6A-B99E-4761A60F8CA8}"/>
      </w:docPartPr>
      <w:docPartBody>
        <w:p w:rsidR="00276378" w:rsidRDefault="00035D3D">
          <w:pPr>
            <w:pStyle w:val="400603D437444492BE6A8D3547364B08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3EE8AD318E5D4B5BB0CAE225D5CAA0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0EA31A-FF7F-478E-AF53-133355149E83}"/>
      </w:docPartPr>
      <w:docPartBody>
        <w:p w:rsidR="00276378" w:rsidRDefault="00035D3D">
          <w:pPr>
            <w:pStyle w:val="3EE8AD318E5D4B5BB0CAE225D5CAA0E8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5E1735CAC6984BEEA9E75B4138949B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0C1C1-D606-4428-AC11-276579F81D9A}"/>
      </w:docPartPr>
      <w:docPartBody>
        <w:p w:rsidR="00276378" w:rsidRDefault="00035D3D">
          <w:pPr>
            <w:pStyle w:val="5E1735CAC6984BEEA9E75B4138949B61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A71856566C7B4A22BA2B0B3CBB54EE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C29FCF-EEAC-44D5-B132-54131A3D2284}"/>
      </w:docPartPr>
      <w:docPartBody>
        <w:p w:rsidR="00276378" w:rsidRDefault="00035D3D">
          <w:pPr>
            <w:pStyle w:val="A71856566C7B4A22BA2B0B3CBB54EEFF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AE3BDA6369E24AAA900B139E7F24F6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7B6E70-87DF-40D8-A84B-0D239C2A7D59}"/>
      </w:docPartPr>
      <w:docPartBody>
        <w:p w:rsidR="00276378" w:rsidRDefault="00035D3D">
          <w:pPr>
            <w:pStyle w:val="AE3BDA6369E24AAA900B139E7F24F6A1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A96E3DE02C6944D9BA52D87802AFAD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2A10C8-E62E-4DB5-B0D3-DB84952FDF8A}"/>
      </w:docPartPr>
      <w:docPartBody>
        <w:p w:rsidR="00276378" w:rsidRDefault="00035D3D">
          <w:pPr>
            <w:pStyle w:val="A96E3DE02C6944D9BA52D87802AFAD46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E668FE7F592B4C93B3F555AB574DB7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F0EF64-3C35-4477-8A73-1ECB7FD3D868}"/>
      </w:docPartPr>
      <w:docPartBody>
        <w:p w:rsidR="00276378" w:rsidRDefault="00035D3D">
          <w:pPr>
            <w:pStyle w:val="E668FE7F592B4C93B3F555AB574DB734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D0D720AA0A5A4EEBB0FB79B9D8F07B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770534-DF20-421D-AC46-D31403AA2424}"/>
      </w:docPartPr>
      <w:docPartBody>
        <w:p w:rsidR="00276378" w:rsidRDefault="00035D3D">
          <w:pPr>
            <w:pStyle w:val="D0D720AA0A5A4EEBB0FB79B9D8F07B85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70FB16A2671D46FBA278C4FC719813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116ABD-27E6-434B-BD17-0B91DF191D23}"/>
      </w:docPartPr>
      <w:docPartBody>
        <w:p w:rsidR="00276378" w:rsidRDefault="00035D3D">
          <w:pPr>
            <w:pStyle w:val="70FB16A2671D46FBA278C4FC719813D9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0221F910AA2D48779E461D3E7D199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715CBF-CC4A-443D-AA43-0CA2AA427B8D}"/>
      </w:docPartPr>
      <w:docPartBody>
        <w:p w:rsidR="00276378" w:rsidRDefault="00035D3D">
          <w:pPr>
            <w:pStyle w:val="0221F910AA2D48779E461D3E7D199F7B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2C699BA41E014AC9B728E4F4BBF339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B9E905-3619-4D6E-B66A-8CABE421EC00}"/>
      </w:docPartPr>
      <w:docPartBody>
        <w:p w:rsidR="00276378" w:rsidRDefault="00035D3D">
          <w:pPr>
            <w:pStyle w:val="2C699BA41E014AC9B728E4F4BBF339EA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C50105257CEE4E33AC223809A73081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C1BA69-B212-403D-BEE2-D1CD1A7BA6CF}"/>
      </w:docPartPr>
      <w:docPartBody>
        <w:p w:rsidR="00276378" w:rsidRDefault="00035D3D">
          <w:pPr>
            <w:pStyle w:val="C50105257CEE4E33AC223809A7308129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BBD59114F2764783912ACC61506B2E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29F989-1CCF-4E0F-8F54-166317EF8A28}"/>
      </w:docPartPr>
      <w:docPartBody>
        <w:p w:rsidR="00276378" w:rsidRDefault="00035D3D">
          <w:pPr>
            <w:pStyle w:val="BBD59114F2764783912ACC61506B2E7C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D37CD5298F5A46E89AD8141971101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91904-A407-4E3D-A2D9-987BB1AB038E}"/>
      </w:docPartPr>
      <w:docPartBody>
        <w:p w:rsidR="00276378" w:rsidRDefault="00035D3D">
          <w:pPr>
            <w:pStyle w:val="D37CD5298F5A46E89AD814197110116C"/>
          </w:pPr>
          <w:r w:rsidRPr="000412D6">
            <w:rPr>
              <w:rStyle w:val="PlaceholderText"/>
            </w:rPr>
            <w:t>Click here to enter text.</w:t>
          </w:r>
        </w:p>
      </w:docPartBody>
    </w:docPart>
    <w:docPart>
      <w:docPartPr>
        <w:name w:val="AA5A468C2AF947B8B6F9BB9DC767B1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91F148-B72F-4C4D-A1D3-AD6B2410ADB6}"/>
      </w:docPartPr>
      <w:docPartBody>
        <w:p w:rsidR="00276378" w:rsidRDefault="00035D3D">
          <w:pPr>
            <w:pStyle w:val="AA5A468C2AF947B8B6F9BB9DC767B161"/>
          </w:pPr>
          <w:r w:rsidRPr="000412D6">
            <w:rPr>
              <w:rStyle w:val="PlaceholderText"/>
            </w:rPr>
            <w:t>Click here to enter a date.</w:t>
          </w:r>
        </w:p>
      </w:docPartBody>
    </w:docPart>
    <w:docPart>
      <w:docPartPr>
        <w:name w:val="C6795033033141FF896812D2939DA7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CE0613-F186-4F37-9D43-51EA0D5B7F89}"/>
      </w:docPartPr>
      <w:docPartBody>
        <w:p w:rsidR="00DA71D9" w:rsidRDefault="008F5F3A" w:rsidP="008F5F3A">
          <w:pPr>
            <w:pStyle w:val="C6795033033141FF896812D2939DA712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40AF0602DAF24B0780D634FD781B28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F3D888-95ED-4C9E-B623-8F22D219ECBA}"/>
      </w:docPartPr>
      <w:docPartBody>
        <w:p w:rsidR="00DA71D9" w:rsidRDefault="008F5F3A" w:rsidP="008F5F3A">
          <w:pPr>
            <w:pStyle w:val="40AF0602DAF24B0780D634FD781B28FB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20EDF955DE814467BF9DAFA892BA58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DFC932-E0ED-4671-B4C1-B6635AC3BF88}"/>
      </w:docPartPr>
      <w:docPartBody>
        <w:p w:rsidR="00DA71D9" w:rsidRDefault="00DA71D9" w:rsidP="00DA71D9">
          <w:pPr>
            <w:pStyle w:val="20EDF955DE814467BF9DAFA892BA5886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23BC02CDF2C8470F9A14EBA91DC33D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F3D18C-033F-4A9F-9DBA-01182155BD4F}"/>
      </w:docPartPr>
      <w:docPartBody>
        <w:p w:rsidR="006512C6" w:rsidRDefault="006512C6" w:rsidP="006512C6">
          <w:pPr>
            <w:pStyle w:val="23BC02CDF2C8470F9A14EBA91DC33DDD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962047AC9C634FF0875DD1672FFCEC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071200-C50D-48A1-8CEF-DD6224BA6B1A}"/>
      </w:docPartPr>
      <w:docPartBody>
        <w:p w:rsidR="006B5D02" w:rsidRDefault="001F2901" w:rsidP="001F2901">
          <w:pPr>
            <w:pStyle w:val="962047AC9C634FF0875DD1672FFCEC7A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  <w:docPart>
      <w:docPartPr>
        <w:name w:val="A38DE327299A4256A55C906C5B8C16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6036DD-FF1E-4576-BFCB-B77C1E28DABB}"/>
      </w:docPartPr>
      <w:docPartBody>
        <w:p w:rsidR="006B5D02" w:rsidRDefault="001F2901" w:rsidP="001F2901">
          <w:pPr>
            <w:pStyle w:val="A38DE327299A4256A55C906C5B8C1664"/>
          </w:pPr>
          <w:r w:rsidRPr="00EA136C">
            <w:rPr>
              <w:rStyle w:val="PlaceholderText"/>
              <w:rFonts w:ascii="Times New Roman" w:hAnsi="Times New Roman" w:cs="Times New Roman"/>
              <w:sz w:val="24"/>
              <w:szCs w:val="24"/>
              <w:u w:val="single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5D3D"/>
    <w:rsid w:val="00035D3D"/>
    <w:rsid w:val="001608FF"/>
    <w:rsid w:val="001732D4"/>
    <w:rsid w:val="001D0C9D"/>
    <w:rsid w:val="001F2901"/>
    <w:rsid w:val="00276378"/>
    <w:rsid w:val="005C1C42"/>
    <w:rsid w:val="005E7845"/>
    <w:rsid w:val="006512C6"/>
    <w:rsid w:val="006B5D02"/>
    <w:rsid w:val="00736A95"/>
    <w:rsid w:val="008F5F3A"/>
    <w:rsid w:val="00A97A20"/>
    <w:rsid w:val="00B23892"/>
    <w:rsid w:val="00BE5549"/>
    <w:rsid w:val="00C92903"/>
    <w:rsid w:val="00CF3957"/>
    <w:rsid w:val="00DA71D9"/>
    <w:rsid w:val="00E5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B5D02"/>
    <w:rPr>
      <w:color w:val="808080"/>
    </w:rPr>
  </w:style>
  <w:style w:type="paragraph" w:customStyle="1" w:styleId="F3BB0A8D01EE44808627583C725C144E">
    <w:name w:val="F3BB0A8D01EE44808627583C725C144E"/>
  </w:style>
  <w:style w:type="paragraph" w:customStyle="1" w:styleId="8E96CF797DDA45A7BDB0F4D7F96AE11F">
    <w:name w:val="8E96CF797DDA45A7BDB0F4D7F96AE11F"/>
  </w:style>
  <w:style w:type="paragraph" w:customStyle="1" w:styleId="D860BFEBF9F445D1A8A18D0F825938C6">
    <w:name w:val="D860BFEBF9F445D1A8A18D0F825938C6"/>
  </w:style>
  <w:style w:type="paragraph" w:customStyle="1" w:styleId="4C81A16241D245738A8FB71751F26C1E">
    <w:name w:val="4C81A16241D245738A8FB71751F26C1E"/>
  </w:style>
  <w:style w:type="paragraph" w:customStyle="1" w:styleId="933D4DDC70AC47478F48E3B383FD20B6">
    <w:name w:val="933D4DDC70AC47478F48E3B383FD20B6"/>
  </w:style>
  <w:style w:type="paragraph" w:customStyle="1" w:styleId="CBB7AA242E384C7DA54B10EB815C7A7A">
    <w:name w:val="CBB7AA242E384C7DA54B10EB815C7A7A"/>
  </w:style>
  <w:style w:type="paragraph" w:customStyle="1" w:styleId="F6CF156ADBC14682BE538528220E536E">
    <w:name w:val="F6CF156ADBC14682BE538528220E536E"/>
  </w:style>
  <w:style w:type="paragraph" w:customStyle="1" w:styleId="62933E7670584844994A7D250AACAE8A">
    <w:name w:val="62933E7670584844994A7D250AACAE8A"/>
  </w:style>
  <w:style w:type="paragraph" w:customStyle="1" w:styleId="ED14F157BF1F41C59C5EC26313DE925F">
    <w:name w:val="ED14F157BF1F41C59C5EC26313DE925F"/>
  </w:style>
  <w:style w:type="paragraph" w:customStyle="1" w:styleId="C854333F419043AE8E1750E1AF6B7366">
    <w:name w:val="C854333F419043AE8E1750E1AF6B7366"/>
  </w:style>
  <w:style w:type="paragraph" w:customStyle="1" w:styleId="0A8418C99D344CC2A1D313A1CF332E27">
    <w:name w:val="0A8418C99D344CC2A1D313A1CF332E27"/>
  </w:style>
  <w:style w:type="paragraph" w:customStyle="1" w:styleId="06EE7B07BFFD483EBE0EC370FDE908AA">
    <w:name w:val="06EE7B07BFFD483EBE0EC370FDE908AA"/>
  </w:style>
  <w:style w:type="paragraph" w:customStyle="1" w:styleId="3525CFCD6BB449148F570E38B507B335">
    <w:name w:val="3525CFCD6BB449148F570E38B507B335"/>
  </w:style>
  <w:style w:type="paragraph" w:customStyle="1" w:styleId="6924751CA1A34A16A4520412CA1EDA9B">
    <w:name w:val="6924751CA1A34A16A4520412CA1EDA9B"/>
  </w:style>
  <w:style w:type="paragraph" w:customStyle="1" w:styleId="89B2103EE40A46DFB74707A20BD9E48F">
    <w:name w:val="89B2103EE40A46DFB74707A20BD9E48F"/>
  </w:style>
  <w:style w:type="paragraph" w:customStyle="1" w:styleId="592BFA299B184B76BC14AE7C897CBAE8">
    <w:name w:val="592BFA299B184B76BC14AE7C897CBAE8"/>
  </w:style>
  <w:style w:type="paragraph" w:customStyle="1" w:styleId="E5CDBE1812A54CB4979C71F934AF7546">
    <w:name w:val="E5CDBE1812A54CB4979C71F934AF7546"/>
  </w:style>
  <w:style w:type="paragraph" w:customStyle="1" w:styleId="1321805617F844C3B301110A9FAD1F66">
    <w:name w:val="1321805617F844C3B301110A9FAD1F66"/>
  </w:style>
  <w:style w:type="paragraph" w:customStyle="1" w:styleId="723DE9C705754D59A63C143C534259F4">
    <w:name w:val="723DE9C705754D59A63C143C534259F4"/>
  </w:style>
  <w:style w:type="paragraph" w:customStyle="1" w:styleId="B9ACE80EB5804DE7936499781B8C6206">
    <w:name w:val="B9ACE80EB5804DE7936499781B8C6206"/>
  </w:style>
  <w:style w:type="paragraph" w:customStyle="1" w:styleId="65AB76DF5766449C92B7B0BECB8075C9">
    <w:name w:val="65AB76DF5766449C92B7B0BECB8075C9"/>
  </w:style>
  <w:style w:type="paragraph" w:customStyle="1" w:styleId="638808D4AB1B49BC8835B478F05C6A38">
    <w:name w:val="638808D4AB1B49BC8835B478F05C6A38"/>
  </w:style>
  <w:style w:type="paragraph" w:customStyle="1" w:styleId="E24ED089328E4C1AA10EB5916859CAD5">
    <w:name w:val="E24ED089328E4C1AA10EB5916859CAD5"/>
  </w:style>
  <w:style w:type="paragraph" w:customStyle="1" w:styleId="4B50CAFEE8AB440F842BB50D4317FE73">
    <w:name w:val="4B50CAFEE8AB440F842BB50D4317FE73"/>
  </w:style>
  <w:style w:type="paragraph" w:customStyle="1" w:styleId="E87F9F9C61964BCEA2090BFB2D1FF9C3">
    <w:name w:val="E87F9F9C61964BCEA2090BFB2D1FF9C3"/>
  </w:style>
  <w:style w:type="paragraph" w:customStyle="1" w:styleId="F95449F6DC594A3B9AE080DB75CE08FC">
    <w:name w:val="F95449F6DC594A3B9AE080DB75CE08FC"/>
  </w:style>
  <w:style w:type="paragraph" w:customStyle="1" w:styleId="289CE8B3F8EA45F9B4C7B50FA96E264C">
    <w:name w:val="289CE8B3F8EA45F9B4C7B50FA96E264C"/>
  </w:style>
  <w:style w:type="paragraph" w:customStyle="1" w:styleId="59F9AA0346E14FE5AD25E423188C6032">
    <w:name w:val="59F9AA0346E14FE5AD25E423188C6032"/>
  </w:style>
  <w:style w:type="paragraph" w:customStyle="1" w:styleId="B1A1957135ED4223AC9F0B0E5F3C95EC">
    <w:name w:val="B1A1957135ED4223AC9F0B0E5F3C95EC"/>
  </w:style>
  <w:style w:type="paragraph" w:customStyle="1" w:styleId="EBBCC532B74B45C08C9EE43840D8ADF2">
    <w:name w:val="EBBCC532B74B45C08C9EE43840D8ADF2"/>
  </w:style>
  <w:style w:type="paragraph" w:customStyle="1" w:styleId="AF89A6B80A38433F9138778F54C0FD58">
    <w:name w:val="AF89A6B80A38433F9138778F54C0FD58"/>
  </w:style>
  <w:style w:type="paragraph" w:customStyle="1" w:styleId="4A1CF6A302C646E08906A149832B9582">
    <w:name w:val="4A1CF6A302C646E08906A149832B9582"/>
  </w:style>
  <w:style w:type="paragraph" w:customStyle="1" w:styleId="AA70E53EFC0A4E1EB65114F39065B916">
    <w:name w:val="AA70E53EFC0A4E1EB65114F39065B916"/>
  </w:style>
  <w:style w:type="paragraph" w:customStyle="1" w:styleId="B166226043064E3C8C6DB90E43E2CE9C">
    <w:name w:val="B166226043064E3C8C6DB90E43E2CE9C"/>
  </w:style>
  <w:style w:type="paragraph" w:customStyle="1" w:styleId="16E14AC271044418B1DE21F1F88F97DE">
    <w:name w:val="16E14AC271044418B1DE21F1F88F97DE"/>
  </w:style>
  <w:style w:type="paragraph" w:customStyle="1" w:styleId="A9E924403552470D84061345689F7997">
    <w:name w:val="A9E924403552470D84061345689F7997"/>
  </w:style>
  <w:style w:type="paragraph" w:customStyle="1" w:styleId="2D9E5C1229914B0AB9FE89E01976D3DF">
    <w:name w:val="2D9E5C1229914B0AB9FE89E01976D3DF"/>
  </w:style>
  <w:style w:type="paragraph" w:customStyle="1" w:styleId="4605C5DD2444417B8EA9A58D340175A4">
    <w:name w:val="4605C5DD2444417B8EA9A58D340175A4"/>
  </w:style>
  <w:style w:type="paragraph" w:customStyle="1" w:styleId="3DF9B97DEBAE4F81BBAEA66C7A2DE5AD">
    <w:name w:val="3DF9B97DEBAE4F81BBAEA66C7A2DE5AD"/>
  </w:style>
  <w:style w:type="paragraph" w:customStyle="1" w:styleId="A1DC2DC305AA4C8FAD6F80E58872F227">
    <w:name w:val="A1DC2DC305AA4C8FAD6F80E58872F227"/>
  </w:style>
  <w:style w:type="paragraph" w:customStyle="1" w:styleId="82160DFF52F04D6E9C53F11D0F57D29A">
    <w:name w:val="82160DFF52F04D6E9C53F11D0F57D29A"/>
  </w:style>
  <w:style w:type="paragraph" w:customStyle="1" w:styleId="31ECE0D75BD04BC99B84DE450F569B07">
    <w:name w:val="31ECE0D75BD04BC99B84DE450F569B07"/>
  </w:style>
  <w:style w:type="paragraph" w:customStyle="1" w:styleId="1E0232F17A144E15A687654D20F95EA4">
    <w:name w:val="1E0232F17A144E15A687654D20F95EA4"/>
  </w:style>
  <w:style w:type="paragraph" w:customStyle="1" w:styleId="A821C4F476874A0884020B5036FE92DE">
    <w:name w:val="A821C4F476874A0884020B5036FE92DE"/>
  </w:style>
  <w:style w:type="paragraph" w:customStyle="1" w:styleId="D2D48FDCBDA8455887EEDE311B0A1E9A">
    <w:name w:val="D2D48FDCBDA8455887EEDE311B0A1E9A"/>
  </w:style>
  <w:style w:type="paragraph" w:customStyle="1" w:styleId="45260EAED566490DAAA300A75186EFE0">
    <w:name w:val="45260EAED566490DAAA300A75186EFE0"/>
  </w:style>
  <w:style w:type="paragraph" w:customStyle="1" w:styleId="E92BAC53148247C9AD9382B9B8D0D9B2">
    <w:name w:val="E92BAC53148247C9AD9382B9B8D0D9B2"/>
  </w:style>
  <w:style w:type="paragraph" w:customStyle="1" w:styleId="83898006682549B08C7B36131769B452">
    <w:name w:val="83898006682549B08C7B36131769B452"/>
  </w:style>
  <w:style w:type="paragraph" w:customStyle="1" w:styleId="4D2D0FD1E8994912A5D1B74D4EE7FB41">
    <w:name w:val="4D2D0FD1E8994912A5D1B74D4EE7FB41"/>
  </w:style>
  <w:style w:type="paragraph" w:customStyle="1" w:styleId="CFF563F407F945258D685293567FAB4B">
    <w:name w:val="CFF563F407F945258D685293567FAB4B"/>
  </w:style>
  <w:style w:type="paragraph" w:customStyle="1" w:styleId="6FBE726BC3354F69B8F6D58E7BC2184F">
    <w:name w:val="6FBE726BC3354F69B8F6D58E7BC2184F"/>
  </w:style>
  <w:style w:type="paragraph" w:customStyle="1" w:styleId="01517AF1B0CE4278AD21557D768C0FE1">
    <w:name w:val="01517AF1B0CE4278AD21557D768C0FE1"/>
  </w:style>
  <w:style w:type="paragraph" w:customStyle="1" w:styleId="DFD0CA9199394696A300DDCE8E6209F2">
    <w:name w:val="DFD0CA9199394696A300DDCE8E6209F2"/>
  </w:style>
  <w:style w:type="paragraph" w:customStyle="1" w:styleId="0278E93C92D4417E83E42D4CF09E12AF">
    <w:name w:val="0278E93C92D4417E83E42D4CF09E12AF"/>
  </w:style>
  <w:style w:type="paragraph" w:customStyle="1" w:styleId="EFF7679DD4F94E14BDB34F67DB23B1F5">
    <w:name w:val="EFF7679DD4F94E14BDB34F67DB23B1F5"/>
  </w:style>
  <w:style w:type="paragraph" w:customStyle="1" w:styleId="38EA41C5E6C348339AFB9B2FFC021887">
    <w:name w:val="38EA41C5E6C348339AFB9B2FFC021887"/>
  </w:style>
  <w:style w:type="paragraph" w:customStyle="1" w:styleId="55F2B2EC91C242CF9F5094F4C4140496">
    <w:name w:val="55F2B2EC91C242CF9F5094F4C4140496"/>
  </w:style>
  <w:style w:type="paragraph" w:customStyle="1" w:styleId="F07B5FBCCDF14C4BBD40970E4F47AB20">
    <w:name w:val="F07B5FBCCDF14C4BBD40970E4F47AB20"/>
  </w:style>
  <w:style w:type="paragraph" w:customStyle="1" w:styleId="3F49908880D647C6AB939FD1F12C6C03">
    <w:name w:val="3F49908880D647C6AB939FD1F12C6C03"/>
  </w:style>
  <w:style w:type="paragraph" w:customStyle="1" w:styleId="53DE71D3A419409990047037490CACC1">
    <w:name w:val="53DE71D3A419409990047037490CACC1"/>
  </w:style>
  <w:style w:type="paragraph" w:customStyle="1" w:styleId="CFC4C2D8B25945DDBF949527B68099FC">
    <w:name w:val="CFC4C2D8B25945DDBF949527B68099FC"/>
  </w:style>
  <w:style w:type="paragraph" w:customStyle="1" w:styleId="63B9094D297C42848B488EBDD0308CCF">
    <w:name w:val="63B9094D297C42848B488EBDD0308CCF"/>
  </w:style>
  <w:style w:type="paragraph" w:customStyle="1" w:styleId="762D6AE52C4541FE9DEFC949C9C30EA2">
    <w:name w:val="762D6AE52C4541FE9DEFC949C9C30EA2"/>
  </w:style>
  <w:style w:type="paragraph" w:customStyle="1" w:styleId="FB9AB7D4563A445DBF6AF2E11F765190">
    <w:name w:val="FB9AB7D4563A445DBF6AF2E11F765190"/>
  </w:style>
  <w:style w:type="paragraph" w:customStyle="1" w:styleId="CCBCFA9246914387AAB927EDC5591A0F">
    <w:name w:val="CCBCFA9246914387AAB927EDC5591A0F"/>
  </w:style>
  <w:style w:type="paragraph" w:customStyle="1" w:styleId="8AB3D236C8E34F45B49D136EC92FAC17">
    <w:name w:val="8AB3D236C8E34F45B49D136EC92FAC17"/>
  </w:style>
  <w:style w:type="paragraph" w:customStyle="1" w:styleId="12F844392FFB470C99E5FA8840BC888D">
    <w:name w:val="12F844392FFB470C99E5FA8840BC888D"/>
  </w:style>
  <w:style w:type="paragraph" w:customStyle="1" w:styleId="113742C0AF6A46EC930EA288AEF519C3">
    <w:name w:val="113742C0AF6A46EC930EA288AEF519C3"/>
  </w:style>
  <w:style w:type="paragraph" w:customStyle="1" w:styleId="A55B175B855B4712ABBC92681E759847">
    <w:name w:val="A55B175B855B4712ABBC92681E759847"/>
  </w:style>
  <w:style w:type="paragraph" w:customStyle="1" w:styleId="28E337F066BB4E64892860E816882E79">
    <w:name w:val="28E337F066BB4E64892860E816882E79"/>
  </w:style>
  <w:style w:type="paragraph" w:customStyle="1" w:styleId="12714602B2264FB0A469D4361140C7C6">
    <w:name w:val="12714602B2264FB0A469D4361140C7C6"/>
  </w:style>
  <w:style w:type="paragraph" w:customStyle="1" w:styleId="78F548B9FE1D4A9CA8FCC26450EFDE99">
    <w:name w:val="78F548B9FE1D4A9CA8FCC26450EFDE99"/>
  </w:style>
  <w:style w:type="paragraph" w:customStyle="1" w:styleId="1347A671AAE648AABFF823F8292DCA1E">
    <w:name w:val="1347A671AAE648AABFF823F8292DCA1E"/>
  </w:style>
  <w:style w:type="paragraph" w:customStyle="1" w:styleId="A3C7AFA7427D44499D72DA3032F2A090">
    <w:name w:val="A3C7AFA7427D44499D72DA3032F2A090"/>
  </w:style>
  <w:style w:type="paragraph" w:customStyle="1" w:styleId="0149084D70E647E8B1A6C811828AF409">
    <w:name w:val="0149084D70E647E8B1A6C811828AF409"/>
  </w:style>
  <w:style w:type="paragraph" w:customStyle="1" w:styleId="8068C59215614BCDA87B03273357D113">
    <w:name w:val="8068C59215614BCDA87B03273357D113"/>
  </w:style>
  <w:style w:type="paragraph" w:customStyle="1" w:styleId="B4D6556FAE794F1F80FC178307E0E0AB">
    <w:name w:val="B4D6556FAE794F1F80FC178307E0E0AB"/>
  </w:style>
  <w:style w:type="paragraph" w:customStyle="1" w:styleId="AE970CEB3C3F4381BB2FF95B6F10B2DC">
    <w:name w:val="AE970CEB3C3F4381BB2FF95B6F10B2DC"/>
  </w:style>
  <w:style w:type="paragraph" w:customStyle="1" w:styleId="DAD41D2DEEC64B9CBC446305EBC5971D">
    <w:name w:val="DAD41D2DEEC64B9CBC446305EBC5971D"/>
  </w:style>
  <w:style w:type="paragraph" w:customStyle="1" w:styleId="CDCFCEBAAA3D48218E79A153720AD622">
    <w:name w:val="CDCFCEBAAA3D48218E79A153720AD622"/>
  </w:style>
  <w:style w:type="paragraph" w:customStyle="1" w:styleId="6BF6FBBCB8FF4FC4BA8469C6B01CF9A2">
    <w:name w:val="6BF6FBBCB8FF4FC4BA8469C6B01CF9A2"/>
  </w:style>
  <w:style w:type="paragraph" w:customStyle="1" w:styleId="FB6CB183035F47B7AFA73FF14440F6F5">
    <w:name w:val="FB6CB183035F47B7AFA73FF14440F6F5"/>
  </w:style>
  <w:style w:type="paragraph" w:customStyle="1" w:styleId="3582254A2F6145B88751D2DD80F176F0">
    <w:name w:val="3582254A2F6145B88751D2DD80F176F0"/>
  </w:style>
  <w:style w:type="paragraph" w:customStyle="1" w:styleId="901B719D28F24558A7C80D88F5D83808">
    <w:name w:val="901B719D28F24558A7C80D88F5D83808"/>
  </w:style>
  <w:style w:type="paragraph" w:customStyle="1" w:styleId="FCBEBBFB55F245D4A6B914820313C6BD">
    <w:name w:val="FCBEBBFB55F245D4A6B914820313C6BD"/>
  </w:style>
  <w:style w:type="paragraph" w:customStyle="1" w:styleId="876B2EB4667A49AC8791A760CF875AA0">
    <w:name w:val="876B2EB4667A49AC8791A760CF875AA0"/>
  </w:style>
  <w:style w:type="paragraph" w:customStyle="1" w:styleId="605817B31B9748D39E70B163523B4B9F">
    <w:name w:val="605817B31B9748D39E70B163523B4B9F"/>
  </w:style>
  <w:style w:type="paragraph" w:customStyle="1" w:styleId="E7D29B30BC274F56BDB5DEBC7BA67D09">
    <w:name w:val="E7D29B30BC274F56BDB5DEBC7BA67D09"/>
  </w:style>
  <w:style w:type="paragraph" w:customStyle="1" w:styleId="F59EADA34E094DEEA61D8F0B95C2262E">
    <w:name w:val="F59EADA34E094DEEA61D8F0B95C2262E"/>
  </w:style>
  <w:style w:type="paragraph" w:customStyle="1" w:styleId="EFF200183FAA455BB8C56239DEDC47D5">
    <w:name w:val="EFF200183FAA455BB8C56239DEDC47D5"/>
  </w:style>
  <w:style w:type="paragraph" w:customStyle="1" w:styleId="94C14132E184450EB42E1184C27F72AE">
    <w:name w:val="94C14132E184450EB42E1184C27F72AE"/>
  </w:style>
  <w:style w:type="paragraph" w:customStyle="1" w:styleId="8436E61CD2C9499DBB3747B3CB02EF14">
    <w:name w:val="8436E61CD2C9499DBB3747B3CB02EF14"/>
  </w:style>
  <w:style w:type="paragraph" w:customStyle="1" w:styleId="C84A5C62D2404FCC925450CBEB295A51">
    <w:name w:val="C84A5C62D2404FCC925450CBEB295A51"/>
  </w:style>
  <w:style w:type="paragraph" w:customStyle="1" w:styleId="E095D325E6B640CFA1AF75971290BC4F">
    <w:name w:val="E095D325E6B640CFA1AF75971290BC4F"/>
  </w:style>
  <w:style w:type="paragraph" w:customStyle="1" w:styleId="6D7B7FB7124A4CBC92E181171237A3A6">
    <w:name w:val="6D7B7FB7124A4CBC92E181171237A3A6"/>
  </w:style>
  <w:style w:type="paragraph" w:customStyle="1" w:styleId="F4704DA4858F437E86BBDA9C1337B17A">
    <w:name w:val="F4704DA4858F437E86BBDA9C1337B17A"/>
  </w:style>
  <w:style w:type="paragraph" w:customStyle="1" w:styleId="EFE5F1778F4142FA8B85FF02748C1C28">
    <w:name w:val="EFE5F1778F4142FA8B85FF02748C1C28"/>
  </w:style>
  <w:style w:type="paragraph" w:customStyle="1" w:styleId="1A720585841845728955319898E21A86">
    <w:name w:val="1A720585841845728955319898E21A86"/>
  </w:style>
  <w:style w:type="paragraph" w:customStyle="1" w:styleId="CA087A0ACECB451FA04ABE4BE88B5782">
    <w:name w:val="CA087A0ACECB451FA04ABE4BE88B5782"/>
  </w:style>
  <w:style w:type="paragraph" w:customStyle="1" w:styleId="39821D199175473186DF3970C42361CE">
    <w:name w:val="39821D199175473186DF3970C42361CE"/>
  </w:style>
  <w:style w:type="paragraph" w:customStyle="1" w:styleId="77D4A42CEAFE43A18B89F942863BCB51">
    <w:name w:val="77D4A42CEAFE43A18B89F942863BCB51"/>
  </w:style>
  <w:style w:type="paragraph" w:customStyle="1" w:styleId="5B3BECC9009B4E7EB2A4C440A46B2C00">
    <w:name w:val="5B3BECC9009B4E7EB2A4C440A46B2C00"/>
  </w:style>
  <w:style w:type="paragraph" w:customStyle="1" w:styleId="1BAB593C3CDC46879FDA7B2C4F96A518">
    <w:name w:val="1BAB593C3CDC46879FDA7B2C4F96A518"/>
  </w:style>
  <w:style w:type="paragraph" w:customStyle="1" w:styleId="400603D437444492BE6A8D3547364B08">
    <w:name w:val="400603D437444492BE6A8D3547364B08"/>
  </w:style>
  <w:style w:type="paragraph" w:customStyle="1" w:styleId="3EE8AD318E5D4B5BB0CAE225D5CAA0E8">
    <w:name w:val="3EE8AD318E5D4B5BB0CAE225D5CAA0E8"/>
  </w:style>
  <w:style w:type="paragraph" w:customStyle="1" w:styleId="5E1735CAC6984BEEA9E75B4138949B61">
    <w:name w:val="5E1735CAC6984BEEA9E75B4138949B61"/>
  </w:style>
  <w:style w:type="paragraph" w:customStyle="1" w:styleId="A71856566C7B4A22BA2B0B3CBB54EEFF">
    <w:name w:val="A71856566C7B4A22BA2B0B3CBB54EEFF"/>
  </w:style>
  <w:style w:type="paragraph" w:customStyle="1" w:styleId="AE3BDA6369E24AAA900B139E7F24F6A1">
    <w:name w:val="AE3BDA6369E24AAA900B139E7F24F6A1"/>
  </w:style>
  <w:style w:type="paragraph" w:customStyle="1" w:styleId="A96E3DE02C6944D9BA52D87802AFAD46">
    <w:name w:val="A96E3DE02C6944D9BA52D87802AFAD46"/>
  </w:style>
  <w:style w:type="paragraph" w:customStyle="1" w:styleId="E668FE7F592B4C93B3F555AB574DB734">
    <w:name w:val="E668FE7F592B4C93B3F555AB574DB734"/>
  </w:style>
  <w:style w:type="paragraph" w:customStyle="1" w:styleId="D0D720AA0A5A4EEBB0FB79B9D8F07B85">
    <w:name w:val="D0D720AA0A5A4EEBB0FB79B9D8F07B85"/>
  </w:style>
  <w:style w:type="paragraph" w:customStyle="1" w:styleId="70FB16A2671D46FBA278C4FC719813D9">
    <w:name w:val="70FB16A2671D46FBA278C4FC719813D9"/>
  </w:style>
  <w:style w:type="paragraph" w:customStyle="1" w:styleId="0221F910AA2D48779E461D3E7D199F7B">
    <w:name w:val="0221F910AA2D48779E461D3E7D199F7B"/>
  </w:style>
  <w:style w:type="paragraph" w:customStyle="1" w:styleId="2C699BA41E014AC9B728E4F4BBF339EA">
    <w:name w:val="2C699BA41E014AC9B728E4F4BBF339EA"/>
  </w:style>
  <w:style w:type="paragraph" w:customStyle="1" w:styleId="C50105257CEE4E33AC223809A7308129">
    <w:name w:val="C50105257CEE4E33AC223809A7308129"/>
  </w:style>
  <w:style w:type="paragraph" w:customStyle="1" w:styleId="BBD59114F2764783912ACC61506B2E7C">
    <w:name w:val="BBD59114F2764783912ACC61506B2E7C"/>
  </w:style>
  <w:style w:type="paragraph" w:customStyle="1" w:styleId="D37CD5298F5A46E89AD814197110116C">
    <w:name w:val="D37CD5298F5A46E89AD814197110116C"/>
  </w:style>
  <w:style w:type="paragraph" w:customStyle="1" w:styleId="AA5A468C2AF947B8B6F9BB9DC767B161">
    <w:name w:val="AA5A468C2AF947B8B6F9BB9DC767B161"/>
  </w:style>
  <w:style w:type="paragraph" w:customStyle="1" w:styleId="C6795033033141FF896812D2939DA712">
    <w:name w:val="C6795033033141FF896812D2939DA712"/>
    <w:rsid w:val="008F5F3A"/>
    <w:pPr>
      <w:spacing w:after="160" w:line="259" w:lineRule="auto"/>
    </w:pPr>
  </w:style>
  <w:style w:type="paragraph" w:customStyle="1" w:styleId="40AF0602DAF24B0780D634FD781B28FB">
    <w:name w:val="40AF0602DAF24B0780D634FD781B28FB"/>
    <w:rsid w:val="008F5F3A"/>
    <w:pPr>
      <w:spacing w:after="160" w:line="259" w:lineRule="auto"/>
    </w:pPr>
  </w:style>
  <w:style w:type="paragraph" w:customStyle="1" w:styleId="20EDF955DE814467BF9DAFA892BA5886">
    <w:name w:val="20EDF955DE814467BF9DAFA892BA5886"/>
    <w:rsid w:val="00DA71D9"/>
    <w:pPr>
      <w:spacing w:after="160" w:line="259" w:lineRule="auto"/>
    </w:pPr>
  </w:style>
  <w:style w:type="paragraph" w:customStyle="1" w:styleId="23BC02CDF2C8470F9A14EBA91DC33DDD">
    <w:name w:val="23BC02CDF2C8470F9A14EBA91DC33DDD"/>
    <w:rsid w:val="006512C6"/>
    <w:pPr>
      <w:spacing w:after="160" w:line="259" w:lineRule="auto"/>
    </w:pPr>
  </w:style>
  <w:style w:type="paragraph" w:customStyle="1" w:styleId="962047AC9C634FF0875DD1672FFCEC7A">
    <w:name w:val="962047AC9C634FF0875DD1672FFCEC7A"/>
    <w:rsid w:val="001F2901"/>
    <w:pPr>
      <w:spacing w:after="160" w:line="259" w:lineRule="auto"/>
    </w:pPr>
  </w:style>
  <w:style w:type="paragraph" w:customStyle="1" w:styleId="A38DE327299A4256A55C906C5B8C1664">
    <w:name w:val="A38DE327299A4256A55C906C5B8C1664"/>
    <w:rsid w:val="001F290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1152D-162A-40AF-A5D5-843030931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 Designers Checklist (restricted)</Template>
  <TotalTime>2</TotalTime>
  <Pages>9</Pages>
  <Words>1640</Words>
  <Characters>9352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Williams, Rich</dc:creator>
  <cp:lastModifiedBy>Dunwoody, William</cp:lastModifiedBy>
  <cp:revision>3</cp:revision>
  <dcterms:created xsi:type="dcterms:W3CDTF">2024-03-01T20:41:00Z</dcterms:created>
  <dcterms:modified xsi:type="dcterms:W3CDTF">2024-03-04T21:03:00Z</dcterms:modified>
  <cp:contentStatus/>
</cp:coreProperties>
</file>